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EA373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 xml:space="preserve">Vedlegg 4 - Transaksjonshistorikk </w:t>
      </w:r>
    </w:p>
    <w:p w14:paraId="74811C49" w14:textId="77777777" w:rsidR="00796475" w:rsidRPr="00796475" w:rsidRDefault="00796475" w:rsidP="00796475"/>
    <w:p w14:paraId="18270E7D" w14:textId="77777777" w:rsidR="00796475" w:rsidRPr="00796475" w:rsidRDefault="00796475" w:rsidP="00796475">
      <w:r w:rsidRPr="00796475">
        <w:t xml:space="preserve">Transaksjonsvolumer merket under «Med virksomheter» inkluderer Asker og Bærum Vannverk IKS, Asker og Bærum Brann og Redning IKS; Kalk Eiendom AS og Flytårnet Fornebu AS. </w:t>
      </w:r>
      <w:proofErr w:type="spellStart"/>
      <w:r w:rsidRPr="00796475">
        <w:t>Traksaksjonsvolumer</w:t>
      </w:r>
      <w:proofErr w:type="spellEnd"/>
      <w:r w:rsidRPr="00796475">
        <w:t xml:space="preserve"> under «Kun kommunen» er de transaksjonene som er gjort av Bærum kommune.</w:t>
      </w:r>
    </w:p>
    <w:p w14:paraId="2D638F87" w14:textId="77777777" w:rsidR="00796475" w:rsidRPr="00796475" w:rsidRDefault="00796475" w:rsidP="00796475"/>
    <w:p w14:paraId="5F85F7C5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>Innbetalinger – antall siste 12 måneder: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395"/>
        <w:gridCol w:w="1553"/>
        <w:gridCol w:w="1547"/>
      </w:tblGrid>
      <w:tr w:rsidR="00796475" w:rsidRPr="00796475" w14:paraId="1617CBF3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7F3694" w14:textId="77777777" w:rsidR="00796475" w:rsidRPr="00796475" w:rsidRDefault="00796475" w:rsidP="00796475">
            <w:r w:rsidRPr="00796475">
              <w:t>Transaksjonstype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85DA8D3" w14:textId="77777777" w:rsidR="00796475" w:rsidRPr="00796475" w:rsidRDefault="00796475" w:rsidP="00796475">
            <w:r w:rsidRPr="00796475">
              <w:t>Med virksomheter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22976C" w14:textId="77777777" w:rsidR="00796475" w:rsidRPr="00796475" w:rsidRDefault="00796475" w:rsidP="00796475">
            <w:r w:rsidRPr="00796475">
              <w:t>Kun kommunen</w:t>
            </w:r>
          </w:p>
        </w:tc>
      </w:tr>
      <w:tr w:rsidR="00796475" w:rsidRPr="00796475" w14:paraId="442A4265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E838" w14:textId="77777777" w:rsidR="00796475" w:rsidRPr="00796475" w:rsidRDefault="00796475" w:rsidP="00796475">
            <w:r w:rsidRPr="00796475">
              <w:t>Standardgiro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600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6AF" w14:textId="77777777" w:rsidR="00796475" w:rsidRPr="00796475" w:rsidRDefault="00796475" w:rsidP="00796475"/>
        </w:tc>
      </w:tr>
      <w:tr w:rsidR="00796475" w:rsidRPr="00796475" w14:paraId="6E433178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E6B9" w14:textId="77777777" w:rsidR="00796475" w:rsidRPr="00796475" w:rsidRDefault="00796475" w:rsidP="00796475">
            <w:r w:rsidRPr="00796475">
              <w:t>OCR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0C5F" w14:textId="77777777" w:rsidR="00796475" w:rsidRPr="00796475" w:rsidRDefault="00796475" w:rsidP="00796475">
            <w:r w:rsidRPr="00796475">
              <w:t>389 570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3EBA" w14:textId="77777777" w:rsidR="00796475" w:rsidRPr="00796475" w:rsidRDefault="00796475" w:rsidP="00796475">
            <w:r w:rsidRPr="00796475">
              <w:t>378 462</w:t>
            </w:r>
          </w:p>
        </w:tc>
      </w:tr>
      <w:tr w:rsidR="00796475" w:rsidRPr="00796475" w14:paraId="5C81D7C9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C8E0" w14:textId="77777777" w:rsidR="00796475" w:rsidRPr="00796475" w:rsidRDefault="00796475" w:rsidP="00796475">
            <w:r w:rsidRPr="00796475">
              <w:t xml:space="preserve">OCR – </w:t>
            </w:r>
            <w:proofErr w:type="spellStart"/>
            <w:r w:rsidRPr="00796475">
              <w:t>Returfil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EBA7" w14:textId="77777777" w:rsidR="00796475" w:rsidRPr="00796475" w:rsidRDefault="00796475" w:rsidP="00796475">
            <w:r w:rsidRPr="00796475">
              <w:t>1 755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AF0" w14:textId="77777777" w:rsidR="00796475" w:rsidRPr="00796475" w:rsidRDefault="00796475" w:rsidP="00796475">
            <w:r w:rsidRPr="00796475">
              <w:t>1 028</w:t>
            </w:r>
          </w:p>
        </w:tc>
      </w:tr>
      <w:tr w:rsidR="00796475" w:rsidRPr="00796475" w14:paraId="12DB26F0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289C" w14:textId="77777777" w:rsidR="00796475" w:rsidRPr="00796475" w:rsidRDefault="00796475" w:rsidP="00796475">
            <w:proofErr w:type="spellStart"/>
            <w:r w:rsidRPr="00796475">
              <w:t>Cremul</w:t>
            </w:r>
            <w:proofErr w:type="spellEnd"/>
            <w:r w:rsidRPr="00796475"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CC5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2466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7BAF110E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7C68" w14:textId="77777777" w:rsidR="00796475" w:rsidRPr="00796475" w:rsidRDefault="00796475" w:rsidP="00796475">
            <w:proofErr w:type="spellStart"/>
            <w:r w:rsidRPr="00796475">
              <w:t>Cremuldata</w:t>
            </w:r>
            <w:proofErr w:type="spellEnd"/>
            <w:r w:rsidRPr="00796475">
              <w:t xml:space="preserve"> for bankavstemming (med KID)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9CF7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7AE2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39D1B966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47F1" w14:textId="77777777" w:rsidR="00796475" w:rsidRPr="00796475" w:rsidRDefault="00796475" w:rsidP="00796475">
            <w:proofErr w:type="spellStart"/>
            <w:r w:rsidRPr="00796475">
              <w:t>Cremuldata</w:t>
            </w:r>
            <w:proofErr w:type="spellEnd"/>
            <w:r w:rsidRPr="00796475">
              <w:t xml:space="preserve"> for bankavstemming (med melding)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93C9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5871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10DA63F1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496F" w14:textId="77777777" w:rsidR="00796475" w:rsidRPr="00796475" w:rsidRDefault="00796475" w:rsidP="00796475">
            <w:r w:rsidRPr="00796475">
              <w:t>Elektroniske innbetalinger uten OCR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F6D2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BC7" w14:textId="77777777" w:rsidR="00796475" w:rsidRPr="00796475" w:rsidRDefault="00796475" w:rsidP="00796475"/>
        </w:tc>
      </w:tr>
      <w:tr w:rsidR="00796475" w:rsidRPr="00796475" w14:paraId="6CAFB008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D571" w14:textId="77777777" w:rsidR="00796475" w:rsidRPr="00796475" w:rsidRDefault="00796475" w:rsidP="00796475">
            <w:r w:rsidRPr="00796475">
              <w:t>Avtalegiro uten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0F12" w14:textId="77777777" w:rsidR="00796475" w:rsidRPr="00796475" w:rsidRDefault="00796475" w:rsidP="00796475">
            <w:r w:rsidRPr="00796475">
              <w:t>154 087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CFCC" w14:textId="77777777" w:rsidR="00796475" w:rsidRPr="00796475" w:rsidRDefault="00796475" w:rsidP="00796475">
            <w:r w:rsidRPr="00796475">
              <w:t>152 282</w:t>
            </w:r>
          </w:p>
        </w:tc>
      </w:tr>
      <w:tr w:rsidR="00796475" w:rsidRPr="00796475" w14:paraId="7D5B624E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048A" w14:textId="77777777" w:rsidR="00796475" w:rsidRPr="00796475" w:rsidRDefault="00796475" w:rsidP="00796475">
            <w:r w:rsidRPr="00796475">
              <w:t>Avtalegiro med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EFAF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E656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10899454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4E49" w14:textId="77777777" w:rsidR="00796475" w:rsidRPr="00796475" w:rsidRDefault="00796475" w:rsidP="00796475">
            <w:r w:rsidRPr="00796475">
              <w:t>Avtalegiro – sletting av krav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1B6A" w14:textId="77777777" w:rsidR="00796475" w:rsidRPr="00796475" w:rsidRDefault="00796475" w:rsidP="00796475">
            <w:r w:rsidRPr="00796475"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83A1" w14:textId="77777777" w:rsidR="00796475" w:rsidRPr="00796475" w:rsidRDefault="00796475" w:rsidP="00796475">
            <w:r w:rsidRPr="00796475">
              <w:t>51</w:t>
            </w:r>
          </w:p>
        </w:tc>
      </w:tr>
      <w:tr w:rsidR="00796475" w:rsidRPr="00796475" w14:paraId="37BE6709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005" w14:textId="77777777" w:rsidR="00796475" w:rsidRPr="00796475" w:rsidRDefault="00796475" w:rsidP="00796475">
            <w:proofErr w:type="spellStart"/>
            <w:r w:rsidRPr="00796475">
              <w:t>eFaktura</w:t>
            </w:r>
            <w:proofErr w:type="spellEnd"/>
            <w:r w:rsidRPr="00796475">
              <w:t xml:space="preserve"> B2C uten fakturahotell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3774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3A5A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67E5F22A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408" w14:textId="77777777" w:rsidR="00796475" w:rsidRPr="00796475" w:rsidRDefault="00796475" w:rsidP="00796475">
            <w:proofErr w:type="spellStart"/>
            <w:r w:rsidRPr="00796475">
              <w:t>eFaktura</w:t>
            </w:r>
            <w:proofErr w:type="spellEnd"/>
            <w:r w:rsidRPr="00796475">
              <w:t xml:space="preserve"> B2C med fakturahotell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FA1" w14:textId="77777777" w:rsidR="00796475" w:rsidRPr="00796475" w:rsidRDefault="00796475" w:rsidP="00796475">
            <w:r w:rsidRPr="00796475">
              <w:t>306 946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0A3A" w14:textId="77777777" w:rsidR="00796475" w:rsidRPr="00796475" w:rsidRDefault="00796475" w:rsidP="00796475">
            <w:r w:rsidRPr="00796475">
              <w:t>301 062</w:t>
            </w:r>
          </w:p>
        </w:tc>
      </w:tr>
      <w:tr w:rsidR="00796475" w:rsidRPr="00796475" w14:paraId="14782FA5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DB5" w14:textId="77777777" w:rsidR="00796475" w:rsidRPr="00796475" w:rsidRDefault="00796475" w:rsidP="00796475">
            <w:proofErr w:type="spellStart"/>
            <w:r w:rsidRPr="00796475">
              <w:t>eFaktura</w:t>
            </w:r>
            <w:proofErr w:type="spellEnd"/>
            <w:r w:rsidRPr="00796475">
              <w:t xml:space="preserve"> med Avtalegiro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600" w14:textId="77777777" w:rsidR="00796475" w:rsidRPr="00796475" w:rsidRDefault="00796475" w:rsidP="00796475">
            <w:r w:rsidRPr="00796475">
              <w:t>84 791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518C" w14:textId="77777777" w:rsidR="00796475" w:rsidRPr="00796475" w:rsidRDefault="00796475" w:rsidP="00796475">
            <w:r w:rsidRPr="00796475">
              <w:t>82 793</w:t>
            </w:r>
          </w:p>
        </w:tc>
      </w:tr>
      <w:tr w:rsidR="00796475" w:rsidRPr="00796475" w14:paraId="536636E8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80DD" w14:textId="77777777" w:rsidR="00796475" w:rsidRPr="00796475" w:rsidRDefault="00796475" w:rsidP="00796475">
            <w:proofErr w:type="spellStart"/>
            <w:r w:rsidRPr="00796475">
              <w:t>eFaktura</w:t>
            </w:r>
            <w:proofErr w:type="spellEnd"/>
            <w:r w:rsidRPr="00796475">
              <w:t xml:space="preserve"> B2B (EHF)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99C4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B3B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59E1C8B8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3F45" w14:textId="77777777" w:rsidR="00796475" w:rsidRPr="00796475" w:rsidRDefault="00796475" w:rsidP="00796475">
            <w:r w:rsidRPr="00796475">
              <w:t>Mobilinnbetalinger antall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FD80" w14:textId="77777777" w:rsidR="00796475" w:rsidRPr="00796475" w:rsidRDefault="00796475" w:rsidP="00796475">
            <w:r w:rsidRPr="00796475">
              <w:t>Volum via Vipps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039E" w14:textId="77777777" w:rsidR="00796475" w:rsidRPr="00796475" w:rsidRDefault="00796475" w:rsidP="00796475">
            <w:r w:rsidRPr="00796475">
              <w:t>Volum via Vipps</w:t>
            </w:r>
          </w:p>
        </w:tc>
      </w:tr>
      <w:tr w:rsidR="00796475" w:rsidRPr="00796475" w14:paraId="1B26AC34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32A7" w14:textId="77777777" w:rsidR="00796475" w:rsidRPr="00796475" w:rsidRDefault="00796475" w:rsidP="00796475">
            <w:r w:rsidRPr="00796475">
              <w:t>Mobilinnbetalinger volum i NOK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1B83" w14:textId="77777777" w:rsidR="00796475" w:rsidRPr="00796475" w:rsidRDefault="00796475" w:rsidP="00796475">
            <w:r w:rsidRPr="00796475">
              <w:t>Volum via Vipps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718A" w14:textId="77777777" w:rsidR="00796475" w:rsidRPr="00796475" w:rsidRDefault="00796475" w:rsidP="00796475">
            <w:r w:rsidRPr="00796475">
              <w:t>Volum via Vipps</w:t>
            </w:r>
          </w:p>
        </w:tc>
      </w:tr>
      <w:tr w:rsidR="00796475" w:rsidRPr="00796475" w14:paraId="4B28E95F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FE0A" w14:textId="77777777" w:rsidR="00796475" w:rsidRPr="00796475" w:rsidRDefault="00796475" w:rsidP="00796475">
            <w:r w:rsidRPr="00796475">
              <w:t>Giromail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37C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B51" w14:textId="77777777" w:rsidR="00796475" w:rsidRPr="00796475" w:rsidRDefault="00796475" w:rsidP="00796475"/>
        </w:tc>
      </w:tr>
      <w:tr w:rsidR="00796475" w:rsidRPr="00796475" w14:paraId="045C228E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C098" w14:textId="77777777" w:rsidR="00796475" w:rsidRPr="00796475" w:rsidRDefault="00796475" w:rsidP="00796475">
            <w:r w:rsidRPr="00796475">
              <w:t>Inngående SWIFT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7451" w14:textId="77777777" w:rsidR="00796475" w:rsidRPr="00796475" w:rsidRDefault="00796475" w:rsidP="00796475">
            <w:r w:rsidRPr="00796475"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0CE3" w14:textId="77777777" w:rsidR="00796475" w:rsidRPr="00796475" w:rsidRDefault="00796475" w:rsidP="00796475">
            <w:r w:rsidRPr="00796475">
              <w:t>66</w:t>
            </w:r>
          </w:p>
        </w:tc>
      </w:tr>
      <w:tr w:rsidR="00796475" w:rsidRPr="00796475" w14:paraId="56AA9A68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5D01" w14:textId="77777777" w:rsidR="00796475" w:rsidRPr="00796475" w:rsidRDefault="00796475" w:rsidP="00796475">
            <w:r w:rsidRPr="00796475">
              <w:t>SEPA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CAC6" w14:textId="77777777" w:rsidR="00796475" w:rsidRPr="00796475" w:rsidRDefault="00796475" w:rsidP="00796475">
            <w:r w:rsidRPr="00796475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FED9" w14:textId="77777777" w:rsidR="00796475" w:rsidRPr="00796475" w:rsidRDefault="00796475" w:rsidP="00796475">
            <w:r w:rsidRPr="00796475">
              <w:t>8</w:t>
            </w:r>
          </w:p>
        </w:tc>
      </w:tr>
      <w:tr w:rsidR="00796475" w:rsidRPr="00796475" w14:paraId="0952B192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5DDF" w14:textId="77777777" w:rsidR="00796475" w:rsidRPr="00796475" w:rsidRDefault="00796475" w:rsidP="00796475">
            <w:r w:rsidRPr="00796475">
              <w:t>Antall filoverførsler til MPS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8E7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72E" w14:textId="77777777" w:rsidR="00796475" w:rsidRPr="00796475" w:rsidRDefault="00796475" w:rsidP="00796475"/>
        </w:tc>
      </w:tr>
      <w:tr w:rsidR="00796475" w:rsidRPr="00796475" w14:paraId="74627A4A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EA0F" w14:textId="77777777" w:rsidR="00796475" w:rsidRPr="00796475" w:rsidRDefault="00796475" w:rsidP="00796475">
            <w:r w:rsidRPr="00796475">
              <w:t>Antall filoverførsler fra MPS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7E3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90D" w14:textId="77777777" w:rsidR="00796475" w:rsidRPr="00796475" w:rsidRDefault="00796475" w:rsidP="00796475"/>
        </w:tc>
      </w:tr>
      <w:tr w:rsidR="00796475" w:rsidRPr="00796475" w14:paraId="2C35DFDD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6F88" w14:textId="77777777" w:rsidR="00796475" w:rsidRPr="00796475" w:rsidRDefault="00796475" w:rsidP="00796475">
            <w:r w:rsidRPr="00796475">
              <w:t>Kontant innbetaling i Bank i butikk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779E" w14:textId="77777777" w:rsidR="00796475" w:rsidRPr="00796475" w:rsidRDefault="00796475" w:rsidP="00796475">
            <w:r w:rsidRPr="00796475">
              <w:t>329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BF9D" w14:textId="77777777" w:rsidR="00796475" w:rsidRPr="00796475" w:rsidRDefault="00796475" w:rsidP="00796475">
            <w:r w:rsidRPr="00796475">
              <w:t>329</w:t>
            </w:r>
          </w:p>
        </w:tc>
      </w:tr>
      <w:tr w:rsidR="00796475" w:rsidRPr="00796475" w14:paraId="3358B8FF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D9C8" w14:textId="77777777" w:rsidR="00796475" w:rsidRPr="00796475" w:rsidRDefault="00796475" w:rsidP="00796475">
            <w:r w:rsidRPr="00796475">
              <w:t>Kontant innbetaling i innskuddsautomat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5D9" w14:textId="77777777" w:rsidR="00796475" w:rsidRPr="00796475" w:rsidRDefault="00796475" w:rsidP="00796475">
            <w:r w:rsidRPr="00796475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47A7" w14:textId="77777777" w:rsidR="00796475" w:rsidRPr="00796475" w:rsidRDefault="00796475" w:rsidP="00796475">
            <w:r w:rsidRPr="00796475">
              <w:t>2</w:t>
            </w:r>
          </w:p>
        </w:tc>
      </w:tr>
      <w:tr w:rsidR="00796475" w:rsidRPr="00796475" w14:paraId="46F5670E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D4B1" w14:textId="77777777" w:rsidR="00796475" w:rsidRPr="00796475" w:rsidRDefault="00796475" w:rsidP="00796475">
            <w:r w:rsidRPr="00796475">
              <w:t>Annet</w:t>
            </w:r>
          </w:p>
          <w:p w14:paraId="26958423" w14:textId="77777777" w:rsidR="00796475" w:rsidRPr="00796475" w:rsidRDefault="00796475" w:rsidP="00796475">
            <w:r w:rsidRPr="00796475">
              <w:t>Bærum kommune mottar digital kontoinformasjon i XML format Camt053</w:t>
            </w:r>
          </w:p>
          <w:p w14:paraId="50FAF3AD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032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AAA" w14:textId="77777777" w:rsidR="00796475" w:rsidRPr="00796475" w:rsidRDefault="00796475" w:rsidP="00796475"/>
        </w:tc>
      </w:tr>
    </w:tbl>
    <w:p w14:paraId="4F7F621F" w14:textId="77777777" w:rsidR="00796475" w:rsidRPr="00796475" w:rsidRDefault="00796475" w:rsidP="00796475">
      <w:r w:rsidRPr="00796475">
        <w:t>*</w:t>
      </w:r>
      <w:proofErr w:type="spellStart"/>
      <w:r w:rsidRPr="00796475">
        <w:t>Cremul</w:t>
      </w:r>
      <w:proofErr w:type="spellEnd"/>
      <w:r w:rsidRPr="00796475">
        <w:t xml:space="preserve"> tjenesten saneres 30.06.2026, tjenesten benyttes ikke av Bærum kommune, men i løpet av ny avtaleperiode vil kommunen gå over fra OCR til ny tjeneste for innbetalinger via XML Camt054C.</w:t>
      </w:r>
    </w:p>
    <w:p w14:paraId="64E41786" w14:textId="77777777" w:rsidR="00796475" w:rsidRPr="00796475" w:rsidRDefault="00796475" w:rsidP="00796475"/>
    <w:p w14:paraId="1D676ED6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>Utbetalinger – antall siste 12 måneder: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378"/>
        <w:gridCol w:w="1558"/>
        <w:gridCol w:w="1559"/>
      </w:tblGrid>
      <w:tr w:rsidR="00796475" w:rsidRPr="00796475" w14:paraId="003ECD0B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413C496" w14:textId="77777777" w:rsidR="00796475" w:rsidRPr="00796475" w:rsidRDefault="00796475" w:rsidP="00796475">
            <w:r w:rsidRPr="00796475">
              <w:t>Transaksjonstype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56974DA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9B4982D" w14:textId="77777777" w:rsidR="00796475" w:rsidRPr="00796475" w:rsidRDefault="00796475" w:rsidP="00796475">
            <w:r w:rsidRPr="00796475">
              <w:t>Kun kommunen</w:t>
            </w:r>
          </w:p>
        </w:tc>
      </w:tr>
      <w:tr w:rsidR="00796475" w:rsidRPr="00796475" w14:paraId="23239D94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D88C" w14:textId="77777777" w:rsidR="00796475" w:rsidRPr="00796475" w:rsidRDefault="00796475" w:rsidP="00796475">
            <w:pPr>
              <w:rPr>
                <w:i/>
              </w:rPr>
            </w:pPr>
            <w:r w:rsidRPr="00796475">
              <w:rPr>
                <w:i/>
              </w:rPr>
              <w:t>-Remittering/filoverførsel via Nets (MPS)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328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265" w14:textId="77777777" w:rsidR="00796475" w:rsidRPr="00796475" w:rsidRDefault="00796475" w:rsidP="00796475"/>
        </w:tc>
      </w:tr>
      <w:tr w:rsidR="00796475" w:rsidRPr="00796475" w14:paraId="23B54B09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007F" w14:textId="77777777" w:rsidR="00796475" w:rsidRPr="00796475" w:rsidRDefault="00796475" w:rsidP="00796475">
            <w:r w:rsidRPr="00796475">
              <w:t xml:space="preserve">     Lønnsoverførsel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D7C9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1716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5398F2AD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59E8" w14:textId="77777777" w:rsidR="00796475" w:rsidRPr="00796475" w:rsidRDefault="00796475" w:rsidP="00796475">
            <w:r w:rsidRPr="00796475">
              <w:t xml:space="preserve">     Filoverførsel uten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031E" w14:textId="77777777" w:rsidR="00796475" w:rsidRPr="00796475" w:rsidRDefault="00796475" w:rsidP="00796475">
            <w:r w:rsidRPr="00796475"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726F" w14:textId="77777777" w:rsidR="00796475" w:rsidRPr="00796475" w:rsidRDefault="00796475" w:rsidP="00796475">
            <w:r w:rsidRPr="00796475">
              <w:t>110</w:t>
            </w:r>
          </w:p>
        </w:tc>
      </w:tr>
      <w:tr w:rsidR="00796475" w:rsidRPr="00796475" w14:paraId="01EF9B9D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B555" w14:textId="77777777" w:rsidR="00796475" w:rsidRPr="00796475" w:rsidRDefault="00796475" w:rsidP="00796475">
            <w:r w:rsidRPr="00796475">
              <w:lastRenderedPageBreak/>
              <w:t xml:space="preserve">     Filoverførsel med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5997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DC48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060D5560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8743" w14:textId="77777777" w:rsidR="00796475" w:rsidRPr="00796475" w:rsidRDefault="00796475" w:rsidP="00796475">
            <w:r w:rsidRPr="00796475">
              <w:t xml:space="preserve">     Filoverførsel med 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FC24" w14:textId="77777777" w:rsidR="00796475" w:rsidRPr="00796475" w:rsidRDefault="00796475" w:rsidP="00796475">
            <w:r w:rsidRPr="00796475">
              <w:t>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EA04" w14:textId="77777777" w:rsidR="00796475" w:rsidRPr="00796475" w:rsidRDefault="00796475" w:rsidP="00796475">
            <w:r w:rsidRPr="00796475">
              <w:t>79</w:t>
            </w:r>
          </w:p>
        </w:tc>
      </w:tr>
      <w:tr w:rsidR="00796475" w:rsidRPr="00796475" w14:paraId="4ABBDAE3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0703" w14:textId="77777777" w:rsidR="00796475" w:rsidRPr="00796475" w:rsidRDefault="00796475" w:rsidP="00796475">
            <w:r w:rsidRPr="00796475">
              <w:t xml:space="preserve">     Filoverførsel med utbetalingsanvisning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CE56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A7B0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76371974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090A" w14:textId="77777777" w:rsidR="00796475" w:rsidRPr="00796475" w:rsidRDefault="00796475" w:rsidP="00796475">
            <w:pPr>
              <w:rPr>
                <w:i/>
              </w:rPr>
            </w:pPr>
            <w:r w:rsidRPr="00796475">
              <w:rPr>
                <w:i/>
              </w:rPr>
              <w:t>-Remittering/filoverførsel via nettbank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7E8D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0B9" w14:textId="77777777" w:rsidR="00796475" w:rsidRPr="00796475" w:rsidRDefault="00796475" w:rsidP="00796475"/>
        </w:tc>
      </w:tr>
      <w:tr w:rsidR="00796475" w:rsidRPr="00796475" w14:paraId="6612E40B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6596" w14:textId="77777777" w:rsidR="00796475" w:rsidRPr="00796475" w:rsidRDefault="00796475" w:rsidP="00796475">
            <w:r w:rsidRPr="00796475">
              <w:t xml:space="preserve">     Lønnsoverførsel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FB71" w14:textId="77777777" w:rsidR="00796475" w:rsidRPr="00796475" w:rsidRDefault="00796475" w:rsidP="00796475">
            <w:r w:rsidRPr="00796475">
              <w:t>177 135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F0A0" w14:textId="77777777" w:rsidR="00796475" w:rsidRPr="00796475" w:rsidRDefault="00796475" w:rsidP="00796475">
            <w:r w:rsidRPr="00796475">
              <w:t>174 010</w:t>
            </w:r>
          </w:p>
        </w:tc>
      </w:tr>
      <w:tr w:rsidR="00796475" w:rsidRPr="00796475" w14:paraId="372F6908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37E" w14:textId="77777777" w:rsidR="00796475" w:rsidRPr="00796475" w:rsidRDefault="00796475" w:rsidP="00796475">
            <w:r w:rsidRPr="00796475">
              <w:t xml:space="preserve">     Filoverførsel med strukturert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CF62" w14:textId="77777777" w:rsidR="00796475" w:rsidRPr="00796475" w:rsidRDefault="00796475" w:rsidP="00796475">
            <w:r w:rsidRPr="00796475">
              <w:t>22 478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D120" w14:textId="77777777" w:rsidR="00796475" w:rsidRPr="00796475" w:rsidRDefault="00796475" w:rsidP="00796475">
            <w:r w:rsidRPr="00796475">
              <w:t>21 966</w:t>
            </w:r>
          </w:p>
        </w:tc>
      </w:tr>
      <w:tr w:rsidR="00796475" w:rsidRPr="00796475" w14:paraId="330787CC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186C" w14:textId="77777777" w:rsidR="00796475" w:rsidRPr="00796475" w:rsidRDefault="00796475" w:rsidP="00796475">
            <w:r w:rsidRPr="00796475">
              <w:t xml:space="preserve">     Filoverførsel uten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A9C6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CFCB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7A3CE310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69E9" w14:textId="77777777" w:rsidR="00796475" w:rsidRPr="00796475" w:rsidRDefault="00796475" w:rsidP="00796475">
            <w:r w:rsidRPr="00796475">
              <w:t xml:space="preserve">     Filoverførsel med melding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F074" w14:textId="77777777" w:rsidR="00796475" w:rsidRPr="00796475" w:rsidRDefault="00796475" w:rsidP="00796475">
            <w:r w:rsidRPr="00796475">
              <w:t>53.235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5FB1" w14:textId="77777777" w:rsidR="00796475" w:rsidRPr="00796475" w:rsidRDefault="00796475" w:rsidP="00796475">
            <w:r w:rsidRPr="00796475">
              <w:t>26 199</w:t>
            </w:r>
          </w:p>
        </w:tc>
      </w:tr>
      <w:tr w:rsidR="00796475" w:rsidRPr="00796475" w14:paraId="2992CD9D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CDE2" w14:textId="77777777" w:rsidR="00796475" w:rsidRPr="00796475" w:rsidRDefault="00796475" w:rsidP="00796475">
            <w:r w:rsidRPr="00796475">
              <w:t xml:space="preserve">     Filoverførsel med KID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0E54" w14:textId="77777777" w:rsidR="00796475" w:rsidRPr="00796475" w:rsidRDefault="00796475" w:rsidP="00796475">
            <w:r w:rsidRPr="00796475">
              <w:t>111 525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5AF9" w14:textId="77777777" w:rsidR="00796475" w:rsidRPr="00796475" w:rsidRDefault="00796475" w:rsidP="00796475">
            <w:r w:rsidRPr="00796475">
              <w:t>102 141</w:t>
            </w:r>
          </w:p>
        </w:tc>
      </w:tr>
      <w:tr w:rsidR="00796475" w:rsidRPr="00796475" w14:paraId="1E7E3F5B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C621" w14:textId="77777777" w:rsidR="00796475" w:rsidRPr="00796475" w:rsidRDefault="00796475" w:rsidP="00796475">
            <w:r w:rsidRPr="00796475">
              <w:t xml:space="preserve">     Filoverførsel med utbetalingsanvisning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CA20" w14:textId="77777777" w:rsidR="00796475" w:rsidRPr="00796475" w:rsidRDefault="00796475" w:rsidP="00796475">
            <w:r w:rsidRPr="00796475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FAD" w14:textId="77777777" w:rsidR="00796475" w:rsidRPr="00796475" w:rsidRDefault="00796475" w:rsidP="00796475">
            <w:r w:rsidRPr="00796475">
              <w:t>6</w:t>
            </w:r>
          </w:p>
        </w:tc>
      </w:tr>
      <w:tr w:rsidR="00796475" w:rsidRPr="00796475" w14:paraId="4F1313E7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3FAD" w14:textId="77777777" w:rsidR="00796475" w:rsidRPr="00796475" w:rsidRDefault="00796475" w:rsidP="00796475">
            <w:proofErr w:type="spellStart"/>
            <w:r w:rsidRPr="00796475">
              <w:t>eFaktura</w:t>
            </w:r>
            <w:proofErr w:type="spellEnd"/>
            <w:r w:rsidRPr="00796475">
              <w:t xml:space="preserve"> B2B (EHF)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C3D7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C979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0DE09058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2CE" w14:textId="77777777" w:rsidR="00796475" w:rsidRPr="00796475" w:rsidRDefault="00796475" w:rsidP="00796475">
            <w:r w:rsidRPr="00796475">
              <w:t xml:space="preserve">Avtalegiro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432A" w14:textId="77777777" w:rsidR="00796475" w:rsidRPr="00796475" w:rsidRDefault="00796475" w:rsidP="00796475">
            <w:r w:rsidRPr="00796475"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3834A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711F4B2A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2701" w14:textId="77777777" w:rsidR="00796475" w:rsidRPr="00796475" w:rsidRDefault="00796475" w:rsidP="00796475">
            <w:r w:rsidRPr="00796475">
              <w:t>SWIFT med IBAN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38D" w14:textId="77777777" w:rsidR="00796475" w:rsidRPr="00796475" w:rsidRDefault="00796475" w:rsidP="00796475">
            <w:r w:rsidRPr="00796475"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7189" w14:textId="77777777" w:rsidR="00796475" w:rsidRPr="00796475" w:rsidRDefault="00796475" w:rsidP="00796475">
            <w:r w:rsidRPr="00796475">
              <w:t>52</w:t>
            </w:r>
          </w:p>
        </w:tc>
      </w:tr>
      <w:tr w:rsidR="00796475" w:rsidRPr="00796475" w14:paraId="1116DC6B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8584" w14:textId="77777777" w:rsidR="00796475" w:rsidRPr="00796475" w:rsidRDefault="00796475" w:rsidP="00796475">
            <w:proofErr w:type="spellStart"/>
            <w:r w:rsidRPr="00796475">
              <w:t>Sepa</w:t>
            </w:r>
            <w:proofErr w:type="spellEnd"/>
            <w:r w:rsidRPr="00796475">
              <w:t xml:space="preserve"> utland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EB27" w14:textId="77777777" w:rsidR="00796475" w:rsidRPr="00796475" w:rsidRDefault="00796475" w:rsidP="00796475">
            <w:r w:rsidRPr="00796475"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F49B" w14:textId="77777777" w:rsidR="00796475" w:rsidRPr="00796475" w:rsidRDefault="00796475" w:rsidP="00796475">
            <w:r w:rsidRPr="00796475">
              <w:t>48</w:t>
            </w:r>
          </w:p>
        </w:tc>
      </w:tr>
      <w:tr w:rsidR="00796475" w:rsidRPr="00796475" w14:paraId="6B1B6E84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9CF5" w14:textId="77777777" w:rsidR="00796475" w:rsidRPr="00796475" w:rsidRDefault="00796475" w:rsidP="00796475">
            <w:r w:rsidRPr="00796475">
              <w:t>Kontoreguleringer, konto til konto i egen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43AA" w14:textId="77777777" w:rsidR="00796475" w:rsidRPr="00796475" w:rsidRDefault="00796475" w:rsidP="00796475">
            <w:r w:rsidRPr="00796475">
              <w:t>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9060" w14:textId="77777777" w:rsidR="00796475" w:rsidRPr="00796475" w:rsidRDefault="00796475" w:rsidP="00796475">
            <w:r w:rsidRPr="00796475">
              <w:t>755</w:t>
            </w:r>
          </w:p>
        </w:tc>
      </w:tr>
      <w:tr w:rsidR="00796475" w:rsidRPr="00796475" w14:paraId="40E33149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AE46" w14:textId="77777777" w:rsidR="00796475" w:rsidRPr="00796475" w:rsidRDefault="00796475" w:rsidP="00796475">
            <w:r w:rsidRPr="00796475">
              <w:t>Kontoreguleringer, konto i egen bank til annen bank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71B2" w14:textId="77777777" w:rsidR="00796475" w:rsidRPr="00796475" w:rsidRDefault="00796475" w:rsidP="00796475">
            <w:r w:rsidRPr="00796475">
              <w:t>Tjenesten finnes ikke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154" w14:textId="77777777" w:rsidR="00796475" w:rsidRPr="00796475" w:rsidRDefault="00796475" w:rsidP="00796475">
            <w:r w:rsidRPr="00796475">
              <w:t>Tjenesten finnes ikke</w:t>
            </w:r>
          </w:p>
        </w:tc>
      </w:tr>
      <w:tr w:rsidR="00796475" w:rsidRPr="00796475" w14:paraId="3E8EAB25" w14:textId="77777777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9B54" w14:textId="77777777" w:rsidR="00796475" w:rsidRPr="00796475" w:rsidRDefault="00796475" w:rsidP="00796475">
            <w:r w:rsidRPr="00796475">
              <w:t>Kontant utbetaling (Bank i butikk)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F3E" w14:textId="77777777" w:rsidR="00796475" w:rsidRPr="00796475" w:rsidRDefault="00796475" w:rsidP="00796475">
            <w:r w:rsidRPr="00796475">
              <w:t xml:space="preserve">855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3C50" w14:textId="77777777" w:rsidR="00796475" w:rsidRPr="00796475" w:rsidRDefault="00796475" w:rsidP="00796475">
            <w:r w:rsidRPr="00796475">
              <w:t>855</w:t>
            </w:r>
          </w:p>
        </w:tc>
      </w:tr>
    </w:tbl>
    <w:p w14:paraId="02487B71" w14:textId="77777777" w:rsidR="00796475" w:rsidRPr="00796475" w:rsidRDefault="00796475" w:rsidP="00796475"/>
    <w:p w14:paraId="31B45F17" w14:textId="77777777" w:rsidR="00796475" w:rsidRPr="00796475" w:rsidRDefault="00796475" w:rsidP="00796475">
      <w:r w:rsidRPr="00796475">
        <w:t xml:space="preserve">Bærum kommune betaler også til utlandet utenfor </w:t>
      </w:r>
      <w:proofErr w:type="spellStart"/>
      <w:r w:rsidRPr="00796475">
        <w:t>Sepa</w:t>
      </w:r>
      <w:proofErr w:type="spellEnd"/>
      <w:r w:rsidRPr="00796475">
        <w:t xml:space="preserve"> området antall 157</w:t>
      </w:r>
    </w:p>
    <w:p w14:paraId="6FB0C24E" w14:textId="77777777" w:rsidR="00796475" w:rsidRPr="00796475" w:rsidRDefault="00796475" w:rsidP="00796475"/>
    <w:p w14:paraId="6B1B3015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>Nettbank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73"/>
        <w:gridCol w:w="1559"/>
        <w:gridCol w:w="1559"/>
      </w:tblGrid>
      <w:tr w:rsidR="00796475" w:rsidRPr="00796475" w14:paraId="61F08AC2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D107850" w14:textId="77777777" w:rsidR="00796475" w:rsidRPr="00796475" w:rsidRDefault="00796475" w:rsidP="00796475">
            <w:r w:rsidRPr="00796475">
              <w:t>Tjeneste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BE45114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1075911" w14:textId="77777777" w:rsidR="00796475" w:rsidRPr="00796475" w:rsidRDefault="00796475" w:rsidP="00796475">
            <w:r w:rsidRPr="00796475">
              <w:t>Kun kommunen</w:t>
            </w:r>
          </w:p>
        </w:tc>
      </w:tr>
      <w:tr w:rsidR="00796475" w:rsidRPr="00796475" w14:paraId="06FDCF56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2D69" w14:textId="77777777" w:rsidR="00796475" w:rsidRPr="00796475" w:rsidRDefault="00796475" w:rsidP="00796475">
            <w:r w:rsidRPr="00796475">
              <w:t>Antall abonnement med integrasjon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F56E" w14:textId="77777777" w:rsidR="00796475" w:rsidRPr="00796475" w:rsidRDefault="00796475" w:rsidP="00796475">
            <w:r w:rsidRPr="00796475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4018" w14:textId="77777777" w:rsidR="00796475" w:rsidRPr="00796475" w:rsidRDefault="00796475" w:rsidP="00796475">
            <w:r w:rsidRPr="00796475">
              <w:t>1</w:t>
            </w:r>
          </w:p>
        </w:tc>
      </w:tr>
      <w:tr w:rsidR="00796475" w:rsidRPr="00796475" w14:paraId="5AEDAC23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B7F6" w14:textId="77777777" w:rsidR="00796475" w:rsidRPr="00796475" w:rsidRDefault="00796475" w:rsidP="00796475">
            <w:r w:rsidRPr="00796475">
              <w:t>Antall abonnement uten integrasjon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282B" w14:textId="77777777" w:rsidR="00796475" w:rsidRPr="00796475" w:rsidRDefault="00796475" w:rsidP="00796475">
            <w:r w:rsidRPr="00796475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BE40" w14:textId="77777777" w:rsidR="00796475" w:rsidRPr="00796475" w:rsidRDefault="00796475" w:rsidP="00796475">
            <w:r w:rsidRPr="00796475">
              <w:t>3</w:t>
            </w:r>
          </w:p>
        </w:tc>
      </w:tr>
      <w:tr w:rsidR="00796475" w:rsidRPr="00796475" w14:paraId="55A27AAB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A38A" w14:textId="77777777" w:rsidR="00796475" w:rsidRPr="00796475" w:rsidRDefault="00796475" w:rsidP="00796475">
            <w:r w:rsidRPr="00796475">
              <w:t xml:space="preserve">Antall administratorer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364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C0A5" w14:textId="77777777" w:rsidR="00796475" w:rsidRPr="00796475" w:rsidRDefault="00796475" w:rsidP="00796475">
            <w:r w:rsidRPr="00796475">
              <w:t>4</w:t>
            </w:r>
          </w:p>
        </w:tc>
      </w:tr>
      <w:tr w:rsidR="00796475" w:rsidRPr="00796475" w14:paraId="6D3D6DE4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CE5B" w14:textId="77777777" w:rsidR="00796475" w:rsidRPr="00796475" w:rsidRDefault="00796475" w:rsidP="00796475">
            <w:r w:rsidRPr="00796475">
              <w:t>Antall brukere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69E6" w14:textId="77777777" w:rsidR="00796475" w:rsidRPr="00796475" w:rsidRDefault="00796475" w:rsidP="00796475">
            <w:r w:rsidRPr="00796475">
              <w:t>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B86" w14:textId="77777777" w:rsidR="00796475" w:rsidRPr="00796475" w:rsidRDefault="00796475" w:rsidP="00796475">
            <w:r w:rsidRPr="00796475">
              <w:t>166</w:t>
            </w:r>
          </w:p>
        </w:tc>
      </w:tr>
      <w:tr w:rsidR="00796475" w:rsidRPr="00796475" w14:paraId="0115DA2B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B857" w14:textId="77777777" w:rsidR="00796475" w:rsidRPr="00796475" w:rsidRDefault="00796475" w:rsidP="00796475">
            <w:r w:rsidRPr="00796475">
              <w:t>Antall konti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CCD3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B816" w14:textId="77777777" w:rsidR="00796475" w:rsidRPr="00796475" w:rsidRDefault="00796475" w:rsidP="00796475">
            <w:r w:rsidRPr="00796475">
              <w:t>90</w:t>
            </w:r>
          </w:p>
        </w:tc>
      </w:tr>
      <w:tr w:rsidR="00796475" w:rsidRPr="00796475" w14:paraId="2830953E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39C" w14:textId="77777777" w:rsidR="00796475" w:rsidRPr="00796475" w:rsidRDefault="00796475" w:rsidP="00796475">
            <w:r w:rsidRPr="00796475">
              <w:t>Antall transaksjoner – betalingsterminaler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3628" w14:textId="77777777" w:rsidR="00796475" w:rsidRPr="00796475" w:rsidRDefault="00796475" w:rsidP="00796475">
            <w:r w:rsidRPr="00796475">
              <w:t>375153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83B6" w14:textId="77777777" w:rsidR="00796475" w:rsidRPr="00796475" w:rsidRDefault="00796475" w:rsidP="00796475">
            <w:r w:rsidRPr="00796475">
              <w:t>361 331</w:t>
            </w:r>
          </w:p>
        </w:tc>
      </w:tr>
      <w:tr w:rsidR="00796475" w:rsidRPr="00796475" w14:paraId="341E8B8B" w14:textId="77777777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20DF" w14:textId="77777777" w:rsidR="00796475" w:rsidRPr="00796475" w:rsidRDefault="00796475" w:rsidP="00796475">
            <w:r w:rsidRPr="00796475">
              <w:t>Antall betalingsterminaler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170" w14:textId="77777777" w:rsidR="00796475" w:rsidRPr="00796475" w:rsidRDefault="00796475" w:rsidP="0079647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3B38" w14:textId="77777777" w:rsidR="00796475" w:rsidRPr="00796475" w:rsidRDefault="00796475" w:rsidP="00796475">
            <w:r w:rsidRPr="00796475">
              <w:t>36</w:t>
            </w:r>
          </w:p>
        </w:tc>
      </w:tr>
    </w:tbl>
    <w:p w14:paraId="12DC0FD1" w14:textId="77777777" w:rsidR="00796475" w:rsidRPr="00796475" w:rsidRDefault="00796475" w:rsidP="00796475"/>
    <w:p w14:paraId="1F5780DF" w14:textId="77777777" w:rsidR="00796475" w:rsidRPr="00796475" w:rsidRDefault="00796475" w:rsidP="00796475">
      <w:r w:rsidRPr="00796475">
        <w:t xml:space="preserve">*Totalt antall nettbank tilganger </w:t>
      </w:r>
      <w:proofErr w:type="spellStart"/>
      <w:r w:rsidRPr="00796475">
        <w:t>ca</w:t>
      </w:r>
      <w:proofErr w:type="spellEnd"/>
      <w:r w:rsidRPr="00796475">
        <w:t xml:space="preserve"> 225, inneholder både administrator og bruker tilgang</w:t>
      </w:r>
    </w:p>
    <w:p w14:paraId="7AF7AA79" w14:textId="77777777" w:rsidR="00796475" w:rsidRPr="00796475" w:rsidRDefault="00796475" w:rsidP="00796475">
      <w:r w:rsidRPr="00796475">
        <w:t>* Antall konti i kommunens konsernkontostruktur er 90 stk. I tillegg kommer konti tilhørende IKS, AS, Nav mfl.</w:t>
      </w:r>
    </w:p>
    <w:p w14:paraId="0A53DE65" w14:textId="77777777" w:rsidR="00796475" w:rsidRPr="00796475" w:rsidRDefault="00796475" w:rsidP="00796475"/>
    <w:p w14:paraId="4E8774AC" w14:textId="77777777" w:rsidR="00796475" w:rsidRPr="00796475" w:rsidRDefault="00796475" w:rsidP="00796475"/>
    <w:p w14:paraId="3D93DC3A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>Likviditet</w:t>
      </w:r>
    </w:p>
    <w:p w14:paraId="6C746C91" w14:textId="77777777" w:rsidR="00796475" w:rsidRPr="00796475" w:rsidRDefault="00796475" w:rsidP="00796475">
      <w:r w:rsidRPr="00796475">
        <w:t>Netto innestående på konsernkonto/kontosystem for alle kommunens konti i gjennomsnitt per måned. Volumtall gjelder kun Bærum kommune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22"/>
        <w:gridCol w:w="4373"/>
      </w:tblGrid>
      <w:tr w:rsidR="00796475" w:rsidRPr="00796475" w14:paraId="18415A2C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975EC2A" w14:textId="77777777" w:rsidR="00796475" w:rsidRPr="00796475" w:rsidRDefault="00796475" w:rsidP="00796475">
            <w:r w:rsidRPr="00796475">
              <w:t>Måned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BF1D9E7" w14:textId="77777777" w:rsidR="00796475" w:rsidRPr="00796475" w:rsidRDefault="00796475" w:rsidP="00796475">
            <w:r w:rsidRPr="00796475">
              <w:t>Tall i NOK</w:t>
            </w:r>
          </w:p>
        </w:tc>
      </w:tr>
      <w:tr w:rsidR="00796475" w:rsidRPr="00796475" w14:paraId="7DAD5FAE" w14:textId="77777777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900" w14:textId="77777777" w:rsidR="00796475" w:rsidRPr="00796475" w:rsidRDefault="00796475" w:rsidP="00796475">
            <w:r w:rsidRPr="00796475">
              <w:t>Januar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15A0" w14:textId="77777777" w:rsidR="00796475" w:rsidRPr="00796475" w:rsidRDefault="00796475" w:rsidP="00796475">
            <w:r w:rsidRPr="00796475">
              <w:t xml:space="preserve">               2 074 212 000</w:t>
            </w:r>
          </w:p>
        </w:tc>
      </w:tr>
      <w:tr w:rsidR="00796475" w:rsidRPr="00796475" w14:paraId="20E342A8" w14:textId="77777777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9E21" w14:textId="77777777" w:rsidR="00796475" w:rsidRPr="00796475" w:rsidRDefault="00796475" w:rsidP="00796475">
            <w:r w:rsidRPr="00796475">
              <w:t>Februar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4502" w14:textId="77777777" w:rsidR="00796475" w:rsidRPr="00796475" w:rsidRDefault="00796475" w:rsidP="00796475">
            <w:r w:rsidRPr="00796475">
              <w:t xml:space="preserve">               2 070 899 000</w:t>
            </w:r>
          </w:p>
        </w:tc>
      </w:tr>
      <w:tr w:rsidR="00796475" w:rsidRPr="00796475" w14:paraId="7EA7F770" w14:textId="77777777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F435" w14:textId="77777777" w:rsidR="00796475" w:rsidRPr="00796475" w:rsidRDefault="00796475" w:rsidP="00796475">
            <w:r w:rsidRPr="00796475">
              <w:t>Mars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289" w14:textId="77777777" w:rsidR="00796475" w:rsidRPr="00796475" w:rsidRDefault="00796475" w:rsidP="00796475">
            <w:r w:rsidRPr="00796475">
              <w:t xml:space="preserve">                2 422 425 000</w:t>
            </w:r>
          </w:p>
        </w:tc>
      </w:tr>
      <w:tr w:rsidR="00796475" w:rsidRPr="00796475" w14:paraId="11803C24" w14:textId="77777777">
        <w:trPr>
          <w:trHeight w:val="356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5B1" w14:textId="77777777" w:rsidR="00796475" w:rsidRPr="00796475" w:rsidRDefault="00796475" w:rsidP="00796475">
            <w:r w:rsidRPr="00796475">
              <w:t>April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9079" w14:textId="77777777" w:rsidR="00796475" w:rsidRPr="00796475" w:rsidRDefault="00796475" w:rsidP="00796475">
            <w:r w:rsidRPr="00796475">
              <w:t xml:space="preserve">                2 741 652 000</w:t>
            </w:r>
          </w:p>
        </w:tc>
      </w:tr>
      <w:tr w:rsidR="00796475" w:rsidRPr="00796475" w14:paraId="40BC9C35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DDCF" w14:textId="77777777" w:rsidR="00796475" w:rsidRPr="00796475" w:rsidRDefault="00796475" w:rsidP="00796475">
            <w:r w:rsidRPr="00796475">
              <w:t>Mai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38E6" w14:textId="77777777" w:rsidR="00796475" w:rsidRPr="00796475" w:rsidRDefault="00796475" w:rsidP="00796475">
            <w:r w:rsidRPr="00796475">
              <w:t xml:space="preserve">                2 772 840 000</w:t>
            </w:r>
          </w:p>
        </w:tc>
      </w:tr>
      <w:tr w:rsidR="00796475" w:rsidRPr="00796475" w14:paraId="13FB4EE4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7020" w14:textId="77777777" w:rsidR="00796475" w:rsidRPr="00796475" w:rsidRDefault="00796475" w:rsidP="00796475">
            <w:r w:rsidRPr="00796475">
              <w:t>Juni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516A" w14:textId="77777777" w:rsidR="00796475" w:rsidRPr="00796475" w:rsidRDefault="00796475" w:rsidP="00796475">
            <w:r w:rsidRPr="00796475">
              <w:t xml:space="preserve">                2 874 577 000</w:t>
            </w:r>
          </w:p>
        </w:tc>
      </w:tr>
      <w:tr w:rsidR="00796475" w:rsidRPr="00796475" w14:paraId="271687ED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2C37" w14:textId="77777777" w:rsidR="00796475" w:rsidRPr="00796475" w:rsidRDefault="00796475" w:rsidP="00796475">
            <w:r w:rsidRPr="00796475">
              <w:t>Juli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F3F9" w14:textId="77777777" w:rsidR="00796475" w:rsidRPr="00796475" w:rsidRDefault="00796475" w:rsidP="00796475">
            <w:r w:rsidRPr="00796475">
              <w:t xml:space="preserve">                2 801 219 000</w:t>
            </w:r>
          </w:p>
        </w:tc>
      </w:tr>
      <w:tr w:rsidR="00796475" w:rsidRPr="00796475" w14:paraId="77CB6F51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5B3A" w14:textId="77777777" w:rsidR="00796475" w:rsidRPr="00796475" w:rsidRDefault="00796475" w:rsidP="00796475">
            <w:r w:rsidRPr="00796475">
              <w:t>August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8887" w14:textId="77777777" w:rsidR="00796475" w:rsidRPr="00796475" w:rsidRDefault="00796475" w:rsidP="00796475">
            <w:r w:rsidRPr="00796475">
              <w:t xml:space="preserve">                2 831 071 000</w:t>
            </w:r>
          </w:p>
        </w:tc>
      </w:tr>
      <w:tr w:rsidR="00796475" w:rsidRPr="00796475" w14:paraId="580B672F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732E" w14:textId="77777777" w:rsidR="00796475" w:rsidRPr="00796475" w:rsidRDefault="00796475" w:rsidP="00796475">
            <w:r w:rsidRPr="00796475">
              <w:t>September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962F" w14:textId="77777777" w:rsidR="00796475" w:rsidRPr="00796475" w:rsidRDefault="00796475" w:rsidP="00796475">
            <w:r w:rsidRPr="00796475">
              <w:t xml:space="preserve">                2 816 046 000</w:t>
            </w:r>
          </w:p>
        </w:tc>
      </w:tr>
      <w:tr w:rsidR="00796475" w:rsidRPr="00796475" w14:paraId="2E88D5BB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554F" w14:textId="77777777" w:rsidR="00796475" w:rsidRPr="00796475" w:rsidRDefault="00796475" w:rsidP="00796475">
            <w:r w:rsidRPr="00796475">
              <w:t>Oktober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8C5E" w14:textId="77777777" w:rsidR="00796475" w:rsidRPr="00796475" w:rsidRDefault="00796475" w:rsidP="00796475">
            <w:r w:rsidRPr="00796475">
              <w:t xml:space="preserve">                2 867 642 000</w:t>
            </w:r>
          </w:p>
        </w:tc>
      </w:tr>
      <w:tr w:rsidR="00796475" w:rsidRPr="00796475" w14:paraId="487E99E7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9C5" w14:textId="77777777" w:rsidR="00796475" w:rsidRPr="00796475" w:rsidRDefault="00796475" w:rsidP="00796475">
            <w:r w:rsidRPr="00796475">
              <w:t>November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454F" w14:textId="77777777" w:rsidR="00796475" w:rsidRPr="00796475" w:rsidRDefault="00796475" w:rsidP="00796475">
            <w:r w:rsidRPr="00796475">
              <w:t xml:space="preserve">                2 849 928 000</w:t>
            </w:r>
          </w:p>
        </w:tc>
      </w:tr>
      <w:tr w:rsidR="00796475" w:rsidRPr="00796475" w14:paraId="760EFF33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0138" w14:textId="77777777" w:rsidR="00796475" w:rsidRPr="00796475" w:rsidRDefault="00796475" w:rsidP="00796475">
            <w:r w:rsidRPr="00796475">
              <w:t>Desember 2025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A274" w14:textId="77777777" w:rsidR="00796475" w:rsidRPr="00796475" w:rsidRDefault="00796475" w:rsidP="00796475">
            <w:r w:rsidRPr="00796475">
              <w:t xml:space="preserve">                2 782 200 000</w:t>
            </w:r>
          </w:p>
        </w:tc>
      </w:tr>
      <w:tr w:rsidR="00796475" w:rsidRPr="00796475" w14:paraId="64EC439A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72C" w14:textId="77777777" w:rsidR="00796475" w:rsidRPr="00796475" w:rsidRDefault="00796475" w:rsidP="00796475">
            <w:r w:rsidRPr="00796475">
              <w:lastRenderedPageBreak/>
              <w:t>Januar 2026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5F57" w14:textId="77777777" w:rsidR="00796475" w:rsidRPr="00796475" w:rsidRDefault="00796475" w:rsidP="00796475">
            <w:r w:rsidRPr="00796475">
              <w:t xml:space="preserve">                2 422 069 000</w:t>
            </w:r>
          </w:p>
        </w:tc>
      </w:tr>
      <w:tr w:rsidR="00796475" w:rsidRPr="00796475" w14:paraId="492C9D8A" w14:textId="77777777">
        <w:trPr>
          <w:trHeight w:val="30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5139" w14:textId="77777777" w:rsidR="00796475" w:rsidRPr="00796475" w:rsidRDefault="00796475" w:rsidP="00796475">
            <w:r w:rsidRPr="00796475">
              <w:t>Februar 2026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CF38" w14:textId="77777777" w:rsidR="00796475" w:rsidRPr="00796475" w:rsidRDefault="00796475" w:rsidP="00796475">
            <w:r w:rsidRPr="00796475">
              <w:t xml:space="preserve">                2 675 014 000</w:t>
            </w:r>
          </w:p>
        </w:tc>
      </w:tr>
      <w:tr w:rsidR="00796475" w:rsidRPr="00796475" w14:paraId="08F50B73" w14:textId="7777777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9D42" w14:textId="77777777" w:rsidR="00796475" w:rsidRPr="00796475" w:rsidRDefault="00796475" w:rsidP="00796475">
            <w:r w:rsidRPr="00796475">
              <w:t>Mars 2026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DCEB" w14:textId="77777777" w:rsidR="00796475" w:rsidRPr="00796475" w:rsidRDefault="00796475" w:rsidP="00796475">
            <w:r w:rsidRPr="00796475">
              <w:t xml:space="preserve">                2 422 425 000</w:t>
            </w:r>
          </w:p>
        </w:tc>
      </w:tr>
    </w:tbl>
    <w:p w14:paraId="3BC4F9CB" w14:textId="77777777" w:rsidR="00796475" w:rsidRPr="00796475" w:rsidRDefault="00796475" w:rsidP="00796475"/>
    <w:p w14:paraId="0EAFB15F" w14:textId="77777777" w:rsidR="00796475" w:rsidRPr="00796475" w:rsidRDefault="00796475" w:rsidP="00796475"/>
    <w:p w14:paraId="05344E13" w14:textId="77777777" w:rsidR="00796475" w:rsidRPr="00796475" w:rsidRDefault="00796475" w:rsidP="00796475">
      <w:pPr>
        <w:rPr>
          <w:b/>
        </w:rPr>
      </w:pPr>
      <w:r w:rsidRPr="00796475">
        <w:rPr>
          <w:b/>
        </w:rPr>
        <w:t>Annet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5524"/>
        <w:gridCol w:w="1701"/>
        <w:gridCol w:w="1701"/>
      </w:tblGrid>
      <w:tr w:rsidR="00796475" w:rsidRPr="00796475" w14:paraId="21E3B462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2A3EA19" w14:textId="77777777" w:rsidR="00796475" w:rsidRPr="00796475" w:rsidRDefault="00796475" w:rsidP="00796475">
            <w:r w:rsidRPr="00796475">
              <w:t>Tjeneste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5588797" w14:textId="77777777" w:rsidR="00796475" w:rsidRPr="00796475" w:rsidRDefault="00796475" w:rsidP="0079647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5682C6" w14:textId="77777777" w:rsidR="00796475" w:rsidRPr="00796475" w:rsidRDefault="00796475" w:rsidP="00796475">
            <w:r w:rsidRPr="00796475">
              <w:t>Kun kommunen</w:t>
            </w:r>
          </w:p>
        </w:tc>
      </w:tr>
      <w:tr w:rsidR="00796475" w:rsidRPr="00796475" w14:paraId="510C4171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CDE6" w14:textId="77777777" w:rsidR="00796475" w:rsidRPr="00796475" w:rsidRDefault="00796475" w:rsidP="00796475">
            <w:r w:rsidRPr="00796475">
              <w:t>Antall OCR abonnement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02C" w14:textId="77777777" w:rsidR="00796475" w:rsidRPr="00796475" w:rsidRDefault="00796475" w:rsidP="00796475">
            <w:r w:rsidRPr="00796475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43A1" w14:textId="77777777" w:rsidR="00796475" w:rsidRPr="00796475" w:rsidRDefault="00796475" w:rsidP="00796475">
            <w:r w:rsidRPr="00796475">
              <w:t>4</w:t>
            </w:r>
          </w:p>
        </w:tc>
      </w:tr>
      <w:tr w:rsidR="00796475" w:rsidRPr="00796475" w14:paraId="7769260C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709A" w14:textId="77777777" w:rsidR="00796475" w:rsidRPr="00796475" w:rsidRDefault="00796475" w:rsidP="00796475">
            <w:r w:rsidRPr="00796475">
              <w:t xml:space="preserve">Antall </w:t>
            </w:r>
            <w:proofErr w:type="spellStart"/>
            <w:r w:rsidRPr="00796475">
              <w:t>Cremul</w:t>
            </w:r>
            <w:proofErr w:type="spellEnd"/>
            <w:r w:rsidRPr="00796475">
              <w:t xml:space="preserve"> abonnement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BB02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741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6D3B50E4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879C" w14:textId="77777777" w:rsidR="00796475" w:rsidRPr="00796475" w:rsidRDefault="00796475" w:rsidP="00796475">
            <w:r w:rsidRPr="00796475">
              <w:t>Antall Avtalegiro abonnement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18DA" w14:textId="77777777" w:rsidR="00796475" w:rsidRPr="00796475" w:rsidRDefault="00796475" w:rsidP="00796475">
            <w:r w:rsidRPr="00796475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5157" w14:textId="77777777" w:rsidR="00796475" w:rsidRPr="00796475" w:rsidRDefault="00796475" w:rsidP="00796475">
            <w:r w:rsidRPr="00796475">
              <w:t>1</w:t>
            </w:r>
          </w:p>
        </w:tc>
      </w:tr>
      <w:tr w:rsidR="00796475" w:rsidRPr="00796475" w14:paraId="4A23E5FB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3650" w14:textId="77777777" w:rsidR="00796475" w:rsidRPr="00796475" w:rsidRDefault="00796475" w:rsidP="00796475">
            <w:r w:rsidRPr="00796475">
              <w:t>Antall direkte remitteringsavtaler MPS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5BBA" w14:textId="77777777" w:rsidR="00796475" w:rsidRPr="00796475" w:rsidRDefault="00796475" w:rsidP="00796475">
            <w:r w:rsidRPr="00796475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F0C" w14:textId="77777777" w:rsidR="00796475" w:rsidRPr="00796475" w:rsidRDefault="00796475" w:rsidP="00796475">
            <w:r w:rsidRPr="00796475">
              <w:t>1</w:t>
            </w:r>
          </w:p>
        </w:tc>
      </w:tr>
      <w:tr w:rsidR="00796475" w:rsidRPr="00796475" w14:paraId="0407EEE9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B7FB" w14:textId="77777777" w:rsidR="00796475" w:rsidRPr="00796475" w:rsidRDefault="00796475" w:rsidP="00796475">
            <w:r w:rsidRPr="00796475">
              <w:t xml:space="preserve">Antall </w:t>
            </w:r>
            <w:proofErr w:type="spellStart"/>
            <w:r w:rsidRPr="00796475">
              <w:t>eFaktura</w:t>
            </w:r>
            <w:proofErr w:type="spellEnd"/>
            <w:r w:rsidRPr="00796475">
              <w:t xml:space="preserve"> B2C abonnement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044F" w14:textId="77777777" w:rsidR="00796475" w:rsidRPr="00796475" w:rsidRDefault="00796475" w:rsidP="00796475">
            <w:r w:rsidRPr="00796475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024B" w14:textId="77777777" w:rsidR="00796475" w:rsidRPr="00796475" w:rsidRDefault="00796475" w:rsidP="00796475">
            <w:r w:rsidRPr="00796475">
              <w:t>1</w:t>
            </w:r>
          </w:p>
        </w:tc>
      </w:tr>
      <w:tr w:rsidR="00796475" w:rsidRPr="00796475" w14:paraId="1BA4B086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1731" w14:textId="77777777" w:rsidR="00796475" w:rsidRPr="00796475" w:rsidRDefault="00796475" w:rsidP="00796475">
            <w:r w:rsidRPr="00796475">
              <w:t xml:space="preserve">Antall </w:t>
            </w:r>
            <w:proofErr w:type="spellStart"/>
            <w:r w:rsidRPr="00796475">
              <w:t>eFaktura</w:t>
            </w:r>
            <w:proofErr w:type="spellEnd"/>
            <w:r w:rsidRPr="00796475">
              <w:t xml:space="preserve"> B2B (EHF) abonnement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95A2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31BC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4A7316F2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B323" w14:textId="77777777" w:rsidR="00796475" w:rsidRPr="00796475" w:rsidRDefault="00796475" w:rsidP="00796475">
            <w:r w:rsidRPr="00796475">
              <w:t>Antall ladekort for stønadsmottakere (NAV- Kort)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10DE" w14:textId="77777777" w:rsidR="00796475" w:rsidRPr="00796475" w:rsidRDefault="00796475" w:rsidP="00796475">
            <w:r w:rsidRPr="00796475"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59B" w14:textId="77777777" w:rsidR="00796475" w:rsidRPr="00796475" w:rsidRDefault="00796475" w:rsidP="00796475">
            <w:r w:rsidRPr="00796475">
              <w:t>310</w:t>
            </w:r>
          </w:p>
        </w:tc>
      </w:tr>
      <w:tr w:rsidR="00796475" w:rsidRPr="00796475" w14:paraId="1C9F0D94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2160" w14:textId="77777777" w:rsidR="00796475" w:rsidRPr="00796475" w:rsidRDefault="00796475" w:rsidP="00796475">
            <w:r w:rsidRPr="00796475">
              <w:t>Antall sideklientkontoer (NAV-kontoer)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2317" w14:textId="77777777" w:rsidR="00796475" w:rsidRPr="00796475" w:rsidRDefault="00796475" w:rsidP="00796475">
            <w:r w:rsidRPr="00796475">
              <w:t>Benyttes ikke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DA36" w14:textId="77777777" w:rsidR="00796475" w:rsidRPr="00796475" w:rsidRDefault="00796475" w:rsidP="00796475">
            <w:r w:rsidRPr="00796475">
              <w:t>Benyttes ikke</w:t>
            </w:r>
          </w:p>
        </w:tc>
      </w:tr>
      <w:tr w:rsidR="00796475" w:rsidRPr="00796475" w14:paraId="172EAC79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B6F1" w14:textId="77777777" w:rsidR="00796475" w:rsidRPr="00796475" w:rsidRDefault="00796475" w:rsidP="00796475">
            <w:r w:rsidRPr="00796475">
              <w:t>Antall innskuddskort (innskuddsautomat)*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CAA" w14:textId="77777777" w:rsidR="00796475" w:rsidRPr="00796475" w:rsidRDefault="00796475" w:rsidP="0079647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9AE" w14:textId="77777777" w:rsidR="00796475" w:rsidRPr="00796475" w:rsidRDefault="00796475" w:rsidP="00796475"/>
        </w:tc>
      </w:tr>
      <w:tr w:rsidR="00796475" w:rsidRPr="00796475" w14:paraId="68C48BE9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63A3" w14:textId="77777777" w:rsidR="00796475" w:rsidRPr="00796475" w:rsidRDefault="00796475" w:rsidP="00796475">
            <w:r w:rsidRPr="00796475">
              <w:t xml:space="preserve">Antall innskuddskort (Bank i </w:t>
            </w:r>
            <w:proofErr w:type="gramStart"/>
            <w:r w:rsidRPr="00796475">
              <w:t>Butikk)*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193" w14:textId="77777777" w:rsidR="00796475" w:rsidRPr="00796475" w:rsidRDefault="00796475" w:rsidP="0079647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F389" w14:textId="77777777" w:rsidR="00796475" w:rsidRPr="00796475" w:rsidRDefault="00796475" w:rsidP="00796475"/>
        </w:tc>
      </w:tr>
      <w:tr w:rsidR="00796475" w:rsidRPr="00796475" w14:paraId="5F9683BB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4BE0" w14:textId="77777777" w:rsidR="00796475" w:rsidRPr="00796475" w:rsidRDefault="00796475" w:rsidP="00796475">
            <w:r w:rsidRPr="00796475">
              <w:t>Antall debetkort (bedrift)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AF3C" w14:textId="77777777" w:rsidR="00796475" w:rsidRPr="00796475" w:rsidRDefault="00796475" w:rsidP="00796475">
            <w:r w:rsidRPr="00796475"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68FC" w14:textId="77777777" w:rsidR="00796475" w:rsidRPr="00796475" w:rsidRDefault="00796475" w:rsidP="00796475">
            <w:r w:rsidRPr="00796475">
              <w:t>54</w:t>
            </w:r>
          </w:p>
        </w:tc>
      </w:tr>
      <w:tr w:rsidR="00796475" w:rsidRPr="00796475" w14:paraId="4F3CA20A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8443" w14:textId="77777777" w:rsidR="00796475" w:rsidRPr="00796475" w:rsidRDefault="00796475" w:rsidP="00796475">
            <w:r w:rsidRPr="00796475">
              <w:t>Antall virtuelle kort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C452" w14:textId="77777777" w:rsidR="00796475" w:rsidRPr="00796475" w:rsidRDefault="00796475" w:rsidP="00796475">
            <w:r w:rsidRPr="00796475">
              <w:t>Leveres av SEB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70A8" w14:textId="77777777" w:rsidR="00796475" w:rsidRPr="00796475" w:rsidRDefault="00796475" w:rsidP="00796475">
            <w:r w:rsidRPr="00796475">
              <w:t>Leveres av SEB</w:t>
            </w:r>
          </w:p>
        </w:tc>
      </w:tr>
      <w:tr w:rsidR="00796475" w:rsidRPr="00796475" w14:paraId="3F2F732D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EA2" w14:textId="77777777" w:rsidR="00796475" w:rsidRPr="00796475" w:rsidRDefault="00796475" w:rsidP="00796475">
            <w:r w:rsidRPr="00796475">
              <w:t>Antall reisekort/kredittkort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C75B" w14:textId="77777777" w:rsidR="00796475" w:rsidRPr="00796475" w:rsidRDefault="00796475" w:rsidP="00796475">
            <w:r w:rsidRPr="00796475">
              <w:t>Leveres av SEB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D96" w14:textId="77777777" w:rsidR="00796475" w:rsidRPr="00796475" w:rsidRDefault="00796475" w:rsidP="00796475">
            <w:r w:rsidRPr="00796475">
              <w:t>Leveres av SEB</w:t>
            </w:r>
          </w:p>
        </w:tc>
      </w:tr>
      <w:tr w:rsidR="00796475" w:rsidRPr="00796475" w14:paraId="1D2B62E0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5D77" w14:textId="77777777" w:rsidR="00796475" w:rsidRPr="00796475" w:rsidRDefault="00796475" w:rsidP="00796475">
            <w:r w:rsidRPr="00796475">
              <w:t>Antall depositumskontoer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6915" w14:textId="77777777" w:rsidR="00796475" w:rsidRPr="00796475" w:rsidRDefault="00796475" w:rsidP="00796475">
            <w:proofErr w:type="spellStart"/>
            <w:r w:rsidRPr="00796475">
              <w:t>Ca</w:t>
            </w:r>
            <w:proofErr w:type="spellEnd"/>
            <w:r w:rsidRPr="00796475">
              <w:t xml:space="preserve">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614" w14:textId="77777777" w:rsidR="00796475" w:rsidRPr="00796475" w:rsidRDefault="00796475" w:rsidP="00796475">
            <w:proofErr w:type="spellStart"/>
            <w:r w:rsidRPr="00796475">
              <w:t>Ca</w:t>
            </w:r>
            <w:proofErr w:type="spellEnd"/>
            <w:r w:rsidRPr="00796475">
              <w:t xml:space="preserve"> 70</w:t>
            </w:r>
          </w:p>
        </w:tc>
      </w:tr>
      <w:tr w:rsidR="00796475" w:rsidRPr="00796475" w14:paraId="68F9431C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FB67" w14:textId="77777777" w:rsidR="00796475" w:rsidRPr="00796475" w:rsidRDefault="00796475" w:rsidP="00796475">
            <w:r w:rsidRPr="00796475">
              <w:t>Antall tilganger KAR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5197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1061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6E481723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7C43" w14:textId="77777777" w:rsidR="00796475" w:rsidRPr="00796475" w:rsidRDefault="00796475" w:rsidP="00796475">
            <w:r w:rsidRPr="00796475">
              <w:t>Antall spørringer/filer til/fra KAR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F02D" w14:textId="77777777" w:rsidR="00796475" w:rsidRPr="00796475" w:rsidRDefault="00796475" w:rsidP="00796475">
            <w:r w:rsidRPr="0079647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E662" w14:textId="77777777" w:rsidR="00796475" w:rsidRPr="00796475" w:rsidRDefault="00796475" w:rsidP="00796475">
            <w:r w:rsidRPr="00796475">
              <w:t>-</w:t>
            </w:r>
          </w:p>
        </w:tc>
      </w:tr>
      <w:tr w:rsidR="00796475" w:rsidRPr="00796475" w14:paraId="2B475F42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9C3D" w14:textId="77777777" w:rsidR="00796475" w:rsidRPr="00796475" w:rsidRDefault="00796475" w:rsidP="00796475">
            <w:r w:rsidRPr="00796475">
              <w:t>Andre Bankgarantier (ja/nei, hvis ja, spesifiser)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BA30" w14:textId="77777777" w:rsidR="00796475" w:rsidRPr="00796475" w:rsidRDefault="00796475" w:rsidP="00796475">
            <w:r w:rsidRPr="00796475">
              <w:t>Ingen garantier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77BC" w14:textId="77777777" w:rsidR="00796475" w:rsidRPr="00796475" w:rsidRDefault="00796475" w:rsidP="00796475">
            <w:r w:rsidRPr="00796475">
              <w:t>Ingen garantier</w:t>
            </w:r>
          </w:p>
        </w:tc>
      </w:tr>
      <w:tr w:rsidR="00796475" w:rsidRPr="00796475" w14:paraId="072AA37C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3965" w14:textId="77777777" w:rsidR="00796475" w:rsidRPr="00796475" w:rsidRDefault="00796475" w:rsidP="00796475">
            <w:r w:rsidRPr="00796475">
              <w:t>Økonomisystem og andre systemer som er integrert mot bank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D066" w14:textId="77777777" w:rsidR="00796475" w:rsidRPr="00796475" w:rsidRDefault="00796475" w:rsidP="0079647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ADF" w14:textId="77777777" w:rsidR="00796475" w:rsidRPr="00796475" w:rsidRDefault="00796475" w:rsidP="00796475">
            <w:r w:rsidRPr="00796475">
              <w:t xml:space="preserve">Oracle og UBW/Unit4. Visma Velferd, Visma Flyktning, </w:t>
            </w:r>
            <w:proofErr w:type="spellStart"/>
            <w:r w:rsidRPr="00796475">
              <w:t>Acos</w:t>
            </w:r>
            <w:proofErr w:type="spellEnd"/>
            <w:r w:rsidRPr="00796475">
              <w:t xml:space="preserve">, </w:t>
            </w:r>
            <w:proofErr w:type="spellStart"/>
            <w:r w:rsidRPr="00796475">
              <w:t>Kredinor</w:t>
            </w:r>
            <w:proofErr w:type="spellEnd"/>
            <w:r w:rsidRPr="00796475">
              <w:t xml:space="preserve"> og Intrum. </w:t>
            </w:r>
          </w:p>
        </w:tc>
      </w:tr>
      <w:tr w:rsidR="00796475" w:rsidRPr="00796475" w14:paraId="31426112" w14:textId="77777777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70B1" w14:textId="77777777" w:rsidR="00796475" w:rsidRPr="00796475" w:rsidRDefault="00796475" w:rsidP="00796475">
            <w:proofErr w:type="spellStart"/>
            <w:r w:rsidRPr="00796475">
              <w:t>Kassekredittramme</w:t>
            </w:r>
            <w:proofErr w:type="spellEnd"/>
            <w:r w:rsidRPr="00796475">
              <w:t xml:space="preserve">, stor NOK </w:t>
            </w:r>
            <w:proofErr w:type="spellStart"/>
            <w:r w:rsidRPr="00796475">
              <w:t>mill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E2F5" w14:textId="77777777" w:rsidR="00796475" w:rsidRPr="00796475" w:rsidRDefault="00796475" w:rsidP="00796475">
            <w:r w:rsidRPr="00796475">
              <w:t>Ingen kreditt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B4BB" w14:textId="77777777" w:rsidR="00796475" w:rsidRPr="00796475" w:rsidRDefault="00796475" w:rsidP="00796475">
            <w:r w:rsidRPr="00796475">
              <w:t>Ingen kreditt</w:t>
            </w:r>
          </w:p>
        </w:tc>
      </w:tr>
    </w:tbl>
    <w:p w14:paraId="5A92C22F" w14:textId="77777777" w:rsidR="00796475" w:rsidRPr="00796475" w:rsidRDefault="00796475" w:rsidP="00796475">
      <w:r w:rsidRPr="00796475">
        <w:t>*DNB sine debetkort benyttes også som innskuddskort og kan benyttes i innskuddsautomat og i Bank i Butikk</w:t>
      </w:r>
    </w:p>
    <w:p w14:paraId="4B306C53" w14:textId="77777777" w:rsidR="00796475" w:rsidRPr="00796475" w:rsidRDefault="00796475" w:rsidP="00796475"/>
    <w:p w14:paraId="1BB89188" w14:textId="77777777" w:rsidR="00796475" w:rsidRPr="00796475" w:rsidRDefault="00796475" w:rsidP="00796475"/>
    <w:p w14:paraId="12B3DF08" w14:textId="77777777" w:rsidR="00796475" w:rsidRPr="00796475" w:rsidRDefault="00796475" w:rsidP="00796475">
      <w:r w:rsidRPr="00796475">
        <w:t>Virksomheter som skal inngå avtale på samme vilkår som Bærum kommune (med unntak vilkår på kassekreditt):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796475" w:rsidRPr="00796475" w14:paraId="0D559609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A78" w14:textId="77777777" w:rsidR="00796475" w:rsidRPr="00796475" w:rsidRDefault="00796475" w:rsidP="00796475">
            <w:r w:rsidRPr="00796475">
              <w:t xml:space="preserve">Transaksjonsvolumer over inkluderer Asker og Bærum Vannverk IKS, Asker og Bærum Brann og Redning IKS; Kalk Eiendom AS, Flytårnet Fornebu AS, NAV Forvaltning, Abonnent innenfor helse og sosial, 4 </w:t>
            </w:r>
            <w:proofErr w:type="spellStart"/>
            <w:r w:rsidRPr="00796475">
              <w:t>stk</w:t>
            </w:r>
            <w:proofErr w:type="spellEnd"/>
            <w:r w:rsidRPr="00796475">
              <w:t xml:space="preserve"> Kronekort abonnement ,2 </w:t>
            </w:r>
            <w:proofErr w:type="spellStart"/>
            <w:r w:rsidRPr="00796475">
              <w:t>stk</w:t>
            </w:r>
            <w:proofErr w:type="spellEnd"/>
            <w:r w:rsidRPr="00796475">
              <w:t xml:space="preserve"> Depositums abonnement. </w:t>
            </w:r>
          </w:p>
          <w:p w14:paraId="5DB888C9" w14:textId="77777777" w:rsidR="00796475" w:rsidRPr="00796475" w:rsidRDefault="00796475" w:rsidP="00796475"/>
          <w:p w14:paraId="0B6473E5" w14:textId="77777777" w:rsidR="00796475" w:rsidRPr="00796475" w:rsidRDefault="00796475" w:rsidP="00796475">
            <w:r w:rsidRPr="00796475">
              <w:t>Volumtall i tabell «Likviditet» er månedens gjennomsnitt og gjelder kun Bærum kommune.</w:t>
            </w:r>
          </w:p>
          <w:p w14:paraId="27BEC8BF" w14:textId="77777777" w:rsidR="00796475" w:rsidRPr="00796475" w:rsidRDefault="00796475" w:rsidP="00796475"/>
          <w:p w14:paraId="5D2815D6" w14:textId="77777777" w:rsidR="00796475" w:rsidRPr="00796475" w:rsidRDefault="00796475" w:rsidP="00796475"/>
          <w:p w14:paraId="65DA9366" w14:textId="77777777" w:rsidR="00796475" w:rsidRPr="00796475" w:rsidRDefault="00796475" w:rsidP="00796475"/>
        </w:tc>
      </w:tr>
    </w:tbl>
    <w:p w14:paraId="276992EA" w14:textId="77777777" w:rsidR="00796475" w:rsidRPr="00796475" w:rsidRDefault="00796475" w:rsidP="00796475"/>
    <w:p w14:paraId="18BE6E4F" w14:textId="77777777" w:rsidR="00E652B4" w:rsidRPr="002F2182" w:rsidRDefault="00E652B4" w:rsidP="008D759F"/>
    <w:p w14:paraId="5C9A9CCC" w14:textId="77777777" w:rsidR="00E652B4" w:rsidRPr="002F2182" w:rsidRDefault="00E652B4" w:rsidP="008D759F"/>
    <w:sectPr w:rsidR="00E652B4" w:rsidRPr="002F2182">
      <w:footerReference w:type="default" r:id="rId7"/>
      <w:headerReference w:type="first" r:id="rId8"/>
      <w:footerReference w:type="first" r:id="rId9"/>
      <w:type w:val="continuous"/>
      <w:pgSz w:w="11907" w:h="16840" w:code="9"/>
      <w:pgMar w:top="941" w:right="1701" w:bottom="1021" w:left="1701" w:header="822" w:footer="52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8878" w14:textId="77777777" w:rsidR="00721D66" w:rsidRDefault="00721D66" w:rsidP="008D759F">
      <w:r>
        <w:separator/>
      </w:r>
    </w:p>
  </w:endnote>
  <w:endnote w:type="continuationSeparator" w:id="0">
    <w:p w14:paraId="3DD39095" w14:textId="77777777" w:rsidR="00721D66" w:rsidRDefault="00721D66" w:rsidP="008D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DB15" w14:textId="77777777" w:rsidR="002D7F1B" w:rsidRDefault="002D7F1B" w:rsidP="008D759F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>
      <w:rPr>
        <w:noProof/>
        <w:snapToGrid w:val="0"/>
      </w:rPr>
      <w:t>3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av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E259C3">
      <w:rPr>
        <w:noProof/>
        <w:snapToGrid w:val="0"/>
        <w:lang w:eastAsia="en-US"/>
      </w:rPr>
      <w:t>1</w:t>
    </w:r>
    <w:r>
      <w:rPr>
        <w:snapToGrid w:val="0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40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90"/>
      <w:gridCol w:w="1559"/>
      <w:gridCol w:w="1559"/>
      <w:gridCol w:w="2694"/>
    </w:tblGrid>
    <w:tr w:rsidR="008D759F" w:rsidRPr="00FA14C9" w14:paraId="019B8F1F" w14:textId="77777777" w:rsidTr="00B320F2">
      <w:trPr>
        <w:cantSplit/>
      </w:trPr>
      <w:tc>
        <w:tcPr>
          <w:tcW w:w="2590" w:type="dxa"/>
          <w:tcBorders>
            <w:left w:val="single" w:sz="4" w:space="0" w:color="auto"/>
            <w:right w:val="single" w:sz="4" w:space="0" w:color="auto"/>
          </w:tcBorders>
        </w:tcPr>
        <w:p w14:paraId="48152EC3" w14:textId="77777777" w:rsidR="008D759F" w:rsidRDefault="008D759F" w:rsidP="00B320F2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>Postadresse:</w:t>
          </w:r>
        </w:p>
        <w:p w14:paraId="6FAFCE98" w14:textId="77777777" w:rsidR="008D759F" w:rsidRDefault="00721D66" w:rsidP="00B320F2">
          <w:pPr>
            <w:rPr>
              <w:rFonts w:ascii="Helvetica" w:hAnsi="Helvetica"/>
              <w:sz w:val="15"/>
            </w:rPr>
          </w:pPr>
          <w:sdt>
            <w:sdtPr>
              <w:rPr>
                <w:rFonts w:ascii="Helvetica" w:hAnsi="Helvetica"/>
                <w:sz w:val="15"/>
              </w:rPr>
              <w:alias w:val="Soa_Adr3"/>
              <w:tag w:val="Soa_Adr3"/>
              <w:id w:val="-1880701001"/>
              <w:lock w:val="contentLocked"/>
              <w:dataBinding w:xpath="/document/footer/Soa_Adr3" w:storeItemID="{BBA9A23F-31A3-46C9-BC9D-B451268F125D}"/>
              <w:text/>
            </w:sdtPr>
            <w:sdtEndPr/>
            <w:sdtContent>
              <w:bookmarkStart w:id="2" w:name="Soa_Adr3"/>
              <w:r w:rsidR="008D759F">
                <w:rPr>
                  <w:rFonts w:ascii="Helvetica" w:hAnsi="Helvetica"/>
                  <w:sz w:val="15"/>
                </w:rPr>
                <w:t>Postboks 700</w:t>
              </w:r>
            </w:sdtContent>
          </w:sdt>
          <w:bookmarkEnd w:id="2"/>
        </w:p>
        <w:p w14:paraId="758E40ED" w14:textId="1E4DB4B1" w:rsidR="008D759F" w:rsidRDefault="00721D66" w:rsidP="00B320F2">
          <w:pPr>
            <w:rPr>
              <w:rFonts w:ascii="Helvetica" w:hAnsi="Helvetica"/>
              <w:sz w:val="15"/>
            </w:rPr>
          </w:pPr>
          <w:sdt>
            <w:sdtPr>
              <w:rPr>
                <w:rFonts w:ascii="Helvetica" w:hAnsi="Helvetica"/>
                <w:noProof/>
                <w:sz w:val="15"/>
              </w:rPr>
              <w:alias w:val="Sse_Postnr"/>
              <w:tag w:val="Sse_Postnr"/>
              <w:id w:val="-715964967"/>
              <w:dataBinding w:xpath="/document/footer/Sse_Postnr" w:storeItemID="{BBA9A23F-31A3-46C9-BC9D-B451268F125D}"/>
              <w:text/>
            </w:sdtPr>
            <w:sdtEndPr/>
            <w:sdtContent>
              <w:bookmarkStart w:id="3" w:name="Sse_Postnr"/>
              <w:r w:rsidR="008D759F">
                <w:rPr>
                  <w:rFonts w:ascii="Helvetica" w:hAnsi="Helvetica"/>
                  <w:noProof/>
                  <w:sz w:val="15"/>
                </w:rPr>
                <w:t>1304</w:t>
              </w:r>
            </w:sdtContent>
          </w:sdt>
          <w:bookmarkEnd w:id="3"/>
          <w:r w:rsidR="008D759F">
            <w:rPr>
              <w:rFonts w:ascii="Helvetica" w:hAnsi="Helvetica"/>
              <w:sz w:val="15"/>
            </w:rPr>
            <w:t xml:space="preserve"> </w:t>
          </w:r>
          <w:sdt>
            <w:sdtPr>
              <w:rPr>
                <w:rFonts w:ascii="Helvetica" w:hAnsi="Helvetica"/>
                <w:sz w:val="15"/>
              </w:rPr>
              <w:alias w:val="Sse_Poststed"/>
              <w:tag w:val="Sse_Poststed"/>
              <w:id w:val="1783067093"/>
              <w:dataBinding w:xpath="/document/footer/Sse_Poststed" w:storeItemID="{BBA9A23F-31A3-46C9-BC9D-B451268F125D}"/>
              <w:text/>
            </w:sdtPr>
            <w:sdtEndPr/>
            <w:sdtContent>
              <w:bookmarkStart w:id="4" w:name="Sse_Poststed"/>
              <w:r w:rsidR="008D759F">
                <w:rPr>
                  <w:rFonts w:ascii="Helvetica" w:hAnsi="Helvetica"/>
                  <w:sz w:val="15"/>
                </w:rPr>
                <w:t>SANDVIKA</w:t>
              </w:r>
            </w:sdtContent>
          </w:sdt>
          <w:bookmarkEnd w:id="4"/>
        </w:p>
        <w:p w14:paraId="6D5DB6E3" w14:textId="77777777" w:rsidR="008D759F" w:rsidRDefault="008D759F" w:rsidP="00B320F2">
          <w:pPr>
            <w:rPr>
              <w:rFonts w:ascii="Helvetica" w:hAnsi="Helvetica"/>
              <w:sz w:val="15"/>
            </w:rPr>
          </w:pPr>
        </w:p>
      </w:tc>
      <w:tc>
        <w:tcPr>
          <w:tcW w:w="1559" w:type="dxa"/>
          <w:tcBorders>
            <w:left w:val="single" w:sz="4" w:space="0" w:color="auto"/>
            <w:right w:val="single" w:sz="4" w:space="0" w:color="auto"/>
          </w:tcBorders>
        </w:tcPr>
        <w:p w14:paraId="3F3E06CB" w14:textId="77777777" w:rsidR="008D759F" w:rsidRDefault="008D759F" w:rsidP="00B320F2">
          <w:pPr>
            <w:rPr>
              <w:rFonts w:ascii="Helvetica" w:hAnsi="Helvetica"/>
              <w:sz w:val="15"/>
            </w:rPr>
          </w:pPr>
          <w:bookmarkStart w:id="5" w:name="_Hlt54618328"/>
          <w:bookmarkEnd w:id="5"/>
          <w:r>
            <w:rPr>
              <w:rFonts w:ascii="Helvetica" w:hAnsi="Helvetica"/>
              <w:sz w:val="15"/>
            </w:rPr>
            <w:t>Besøksadresse:</w:t>
          </w:r>
        </w:p>
        <w:p w14:paraId="49977BFA" w14:textId="77777777" w:rsidR="008D759F" w:rsidRDefault="00721D66" w:rsidP="00B320F2">
          <w:pPr>
            <w:rPr>
              <w:rFonts w:ascii="Helvetica" w:hAnsi="Helvetica"/>
              <w:sz w:val="15"/>
            </w:rPr>
          </w:pPr>
          <w:sdt>
            <w:sdtPr>
              <w:rPr>
                <w:rFonts w:ascii="Helvetica" w:hAnsi="Helvetica"/>
                <w:noProof/>
                <w:sz w:val="15"/>
              </w:rPr>
              <w:alias w:val="Sse_Adr"/>
              <w:tag w:val="Sse_Adr"/>
              <w:id w:val="45490572"/>
              <w:dataBinding w:xpath="/document/footer/Sse_Adr" w:storeItemID="{BBA9A23F-31A3-46C9-BC9D-B451268F125D}"/>
              <w:text/>
            </w:sdtPr>
            <w:sdtEndPr/>
            <w:sdtContent>
              <w:bookmarkStart w:id="6" w:name="Sse_Adr"/>
              <w:r w:rsidR="008D759F">
                <w:rPr>
                  <w:rFonts w:ascii="Helvetica" w:hAnsi="Helvetica"/>
                  <w:noProof/>
                  <w:sz w:val="15"/>
                </w:rPr>
                <w:t>Arnold Haukelands Plass 10</w:t>
              </w:r>
            </w:sdtContent>
          </w:sdt>
          <w:bookmarkEnd w:id="6"/>
        </w:p>
        <w:p w14:paraId="537C04AE" w14:textId="77777777" w:rsidR="008D759F" w:rsidRDefault="00721D66" w:rsidP="00B320F2">
          <w:pPr>
            <w:rPr>
              <w:rFonts w:ascii="Helvetica" w:hAnsi="Helvetica"/>
              <w:vanish/>
              <w:sz w:val="15"/>
            </w:rPr>
          </w:pPr>
          <w:sdt>
            <w:sdtPr>
              <w:rPr>
                <w:rFonts w:ascii="Helvetica" w:hAnsi="Helvetica"/>
                <w:noProof/>
                <w:vanish/>
                <w:sz w:val="15"/>
              </w:rPr>
              <w:alias w:val="Sse_Adr2"/>
              <w:tag w:val="Sse_Adr2"/>
              <w:id w:val="93819366"/>
              <w:dataBinding w:xpath="/document/footer/Sse_Adr2" w:storeItemID="{BBA9A23F-31A3-46C9-BC9D-B451268F125D}"/>
              <w:text/>
            </w:sdtPr>
            <w:sdtEndPr/>
            <w:sdtContent>
              <w:bookmarkStart w:id="7" w:name="Sse_Adr2"/>
              <w:r w:rsidR="008D759F">
                <w:rPr>
                  <w:rFonts w:ascii="Helvetica" w:hAnsi="Helvetica"/>
                  <w:noProof/>
                  <w:vanish/>
                  <w:sz w:val="15"/>
                </w:rPr>
                <w:t xml:space="preserve"> </w:t>
              </w:r>
            </w:sdtContent>
          </w:sdt>
          <w:bookmarkEnd w:id="7"/>
        </w:p>
        <w:p w14:paraId="57CC5F67" w14:textId="77777777" w:rsidR="008D759F" w:rsidRDefault="008D759F" w:rsidP="00B320F2">
          <w:pPr>
            <w:rPr>
              <w:rFonts w:ascii="Helvetica" w:hAnsi="Helvetica"/>
              <w:sz w:val="15"/>
            </w:rPr>
          </w:pPr>
        </w:p>
      </w:tc>
      <w:tc>
        <w:tcPr>
          <w:tcW w:w="1559" w:type="dxa"/>
          <w:tcBorders>
            <w:left w:val="single" w:sz="4" w:space="0" w:color="auto"/>
            <w:right w:val="single" w:sz="4" w:space="0" w:color="auto"/>
          </w:tcBorders>
        </w:tcPr>
        <w:p w14:paraId="5674C43D" w14:textId="77777777" w:rsidR="008D759F" w:rsidRDefault="008D759F" w:rsidP="00B320F2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Org. </w:t>
          </w:r>
          <w:proofErr w:type="spellStart"/>
          <w:r>
            <w:rPr>
              <w:rFonts w:ascii="Helvetica" w:hAnsi="Helvetica"/>
              <w:sz w:val="15"/>
            </w:rPr>
            <w:t>nr</w:t>
          </w:r>
          <w:proofErr w:type="spellEnd"/>
          <w:r>
            <w:rPr>
              <w:rFonts w:ascii="Helvetica" w:hAnsi="Helvetica"/>
              <w:sz w:val="15"/>
            </w:rPr>
            <w:t xml:space="preserve">: </w:t>
          </w:r>
          <w:sdt>
            <w:sdtPr>
              <w:rPr>
                <w:rFonts w:ascii="Helvetica" w:hAnsi="Helvetica"/>
                <w:sz w:val="15"/>
              </w:rPr>
              <w:alias w:val="Sse_OffentligNr"/>
              <w:tag w:val="Sse_OffentligNr"/>
              <w:id w:val="41341883"/>
              <w:dataBinding w:xpath="/document/footer/Sse_OffentligNr" w:storeItemID="{BBA9A23F-31A3-46C9-BC9D-B451268F125D}"/>
              <w:text/>
            </w:sdtPr>
            <w:sdtEndPr/>
            <w:sdtContent>
              <w:bookmarkStart w:id="8" w:name="Sse_OffentligNr"/>
              <w:r>
                <w:rPr>
                  <w:rFonts w:ascii="Helvetica" w:hAnsi="Helvetica"/>
                  <w:sz w:val="15"/>
                </w:rPr>
                <w:t>986406204</w:t>
              </w:r>
            </w:sdtContent>
          </w:sdt>
          <w:bookmarkEnd w:id="8"/>
        </w:p>
        <w:p w14:paraId="58993F7C" w14:textId="77777777" w:rsidR="008D759F" w:rsidRDefault="008D759F" w:rsidP="00B320F2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Bank: </w:t>
          </w:r>
        </w:p>
        <w:p w14:paraId="0A256466" w14:textId="77777777" w:rsidR="008D759F" w:rsidRDefault="008D759F" w:rsidP="00B320F2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Telefon: </w:t>
          </w:r>
          <w:sdt>
            <w:sdtPr>
              <w:rPr>
                <w:rFonts w:ascii="Helvetica" w:hAnsi="Helvetica"/>
                <w:sz w:val="15"/>
              </w:rPr>
              <w:alias w:val="Sse_Tlf"/>
              <w:tag w:val="Sse_Tlf"/>
              <w:id w:val="44402769"/>
              <w:dataBinding w:xpath="/document/footer/Sse_Tlf" w:storeItemID="{BBA9A23F-31A3-46C9-BC9D-B451268F125D}"/>
              <w:text/>
            </w:sdtPr>
            <w:sdtEndPr/>
            <w:sdtContent>
              <w:bookmarkStart w:id="9" w:name="Sse_Tlf"/>
              <w:r>
                <w:rPr>
                  <w:rFonts w:ascii="Helvetica" w:hAnsi="Helvetica"/>
                  <w:sz w:val="15"/>
                </w:rPr>
                <w:t>67 50 40 52</w:t>
              </w:r>
            </w:sdtContent>
          </w:sdt>
          <w:bookmarkEnd w:id="9"/>
          <w:r>
            <w:rPr>
              <w:rFonts w:ascii="Helvetica" w:hAnsi="Helvetica"/>
              <w:sz w:val="15"/>
            </w:rPr>
            <w:t xml:space="preserve"> </w:t>
          </w:r>
        </w:p>
        <w:p w14:paraId="57894331" w14:textId="77777777" w:rsidR="008D759F" w:rsidRDefault="008D759F" w:rsidP="00B320F2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Faks: </w:t>
          </w:r>
          <w:sdt>
            <w:sdtPr>
              <w:rPr>
                <w:rFonts w:ascii="Helvetica" w:hAnsi="Helvetica"/>
                <w:sz w:val="15"/>
              </w:rPr>
              <w:alias w:val="Sse_Fax"/>
              <w:tag w:val="Sse_Fax"/>
              <w:id w:val="74305485"/>
              <w:dataBinding w:xpath="/document/footer/Sse_Fax" w:storeItemID="{BBA9A23F-31A3-46C9-BC9D-B451268F125D}"/>
              <w:text/>
            </w:sdtPr>
            <w:sdtEndPr/>
            <w:sdtContent>
              <w:bookmarkStart w:id="10" w:name="Sse_Fax"/>
              <w:r>
                <w:rPr>
                  <w:rFonts w:ascii="Helvetica" w:hAnsi="Helvetica"/>
                  <w:sz w:val="15"/>
                </w:rPr>
                <w:t>67 50 42 01</w:t>
              </w:r>
            </w:sdtContent>
          </w:sdt>
          <w:bookmarkEnd w:id="10"/>
        </w:p>
      </w:tc>
      <w:tc>
        <w:tcPr>
          <w:tcW w:w="2694" w:type="dxa"/>
          <w:tcBorders>
            <w:left w:val="single" w:sz="4" w:space="0" w:color="auto"/>
          </w:tcBorders>
        </w:tcPr>
        <w:p w14:paraId="47E39A19" w14:textId="77777777" w:rsidR="008D759F" w:rsidRPr="00FA14C9" w:rsidRDefault="008D759F" w:rsidP="00B320F2">
          <w:pPr>
            <w:rPr>
              <w:rFonts w:ascii="Helvetica" w:hAnsi="Helvetica"/>
              <w:color w:val="008000"/>
              <w:sz w:val="15"/>
              <w:szCs w:val="15"/>
            </w:rPr>
          </w:pPr>
          <w:r w:rsidRPr="00FA14C9">
            <w:rPr>
              <w:rFonts w:ascii="Helvetica" w:hAnsi="Helvetica"/>
              <w:b/>
              <w:color w:val="008000"/>
              <w:sz w:val="15"/>
              <w:szCs w:val="15"/>
            </w:rPr>
            <w:t xml:space="preserve">KLART SPRÅK? </w:t>
          </w:r>
          <w:r w:rsidRPr="00FA14C9">
            <w:rPr>
              <w:rFonts w:ascii="Helvetica" w:hAnsi="Helvetica"/>
              <w:b/>
              <w:color w:val="008000"/>
              <w:sz w:val="15"/>
              <w:szCs w:val="15"/>
            </w:rPr>
            <w:br/>
            <w:t>Hjelp oss å bli bedre: klartsprak@baerum.kommune.no</w:t>
          </w:r>
        </w:p>
      </w:tc>
    </w:tr>
  </w:tbl>
  <w:p w14:paraId="47CE4A2A" w14:textId="77777777" w:rsidR="002D7F1B" w:rsidRPr="008D759F" w:rsidRDefault="002D7F1B" w:rsidP="008D759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6284F" w14:textId="77777777" w:rsidR="00721D66" w:rsidRDefault="00721D66" w:rsidP="008D759F">
      <w:r>
        <w:separator/>
      </w:r>
    </w:p>
  </w:footnote>
  <w:footnote w:type="continuationSeparator" w:id="0">
    <w:p w14:paraId="1E63BDC6" w14:textId="77777777" w:rsidR="00721D66" w:rsidRDefault="00721D66" w:rsidP="008D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2D7F1B" w14:paraId="5D022D03" w14:textId="77777777">
      <w:tc>
        <w:tcPr>
          <w:tcW w:w="8647" w:type="dxa"/>
        </w:tcPr>
        <w:p w14:paraId="7756EE55" w14:textId="77777777" w:rsidR="002D7F1B" w:rsidRPr="008D759F" w:rsidRDefault="0069202E" w:rsidP="008D759F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D9C963E" wp14:editId="2B3CCD86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D7F1B"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2D7F1B" w14:paraId="1DAE67F6" w14:textId="77777777">
      <w:tc>
        <w:tcPr>
          <w:tcW w:w="8647" w:type="dxa"/>
        </w:tcPr>
        <w:p w14:paraId="3785A8ED" w14:textId="77777777" w:rsidR="002D7F1B" w:rsidRDefault="00721D66" w:rsidP="008D759F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lock w:val="sdtLocked"/>
              <w:dataBinding w:xpath="/document/header/Soa_Navn" w:storeItemID="{BBA9A23F-31A3-46C9-BC9D-B451268F125D}"/>
              <w:text/>
            </w:sdtPr>
            <w:sdtEndPr/>
            <w:sdtContent>
              <w:bookmarkStart w:id="1" w:name="Soa_Navn"/>
              <w:r w:rsidR="00E259C3">
                <w:rPr>
                  <w:noProof/>
                </w:rPr>
                <w:t>Anskaffelser</w:t>
              </w:r>
            </w:sdtContent>
          </w:sdt>
          <w:bookmarkEnd w:id="1"/>
        </w:p>
      </w:tc>
    </w:tr>
  </w:tbl>
  <w:p w14:paraId="46D7165E" w14:textId="77777777" w:rsidR="002D7F1B" w:rsidRDefault="002D7F1B" w:rsidP="008D759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9C3"/>
    <w:rsid w:val="0015251D"/>
    <w:rsid w:val="001F278A"/>
    <w:rsid w:val="00293C88"/>
    <w:rsid w:val="002B5670"/>
    <w:rsid w:val="002D7F1B"/>
    <w:rsid w:val="002F2182"/>
    <w:rsid w:val="003D4164"/>
    <w:rsid w:val="00412CEF"/>
    <w:rsid w:val="004C48C7"/>
    <w:rsid w:val="0050520A"/>
    <w:rsid w:val="005C2831"/>
    <w:rsid w:val="005E66C0"/>
    <w:rsid w:val="0069202E"/>
    <w:rsid w:val="00721D66"/>
    <w:rsid w:val="00796475"/>
    <w:rsid w:val="0080413D"/>
    <w:rsid w:val="0082109C"/>
    <w:rsid w:val="00822DFF"/>
    <w:rsid w:val="008D759F"/>
    <w:rsid w:val="0092301F"/>
    <w:rsid w:val="009813A6"/>
    <w:rsid w:val="00A85EAE"/>
    <w:rsid w:val="00AE388B"/>
    <w:rsid w:val="00BF37C5"/>
    <w:rsid w:val="00BF6CFF"/>
    <w:rsid w:val="00C44E29"/>
    <w:rsid w:val="00D55C82"/>
    <w:rsid w:val="00DB6C02"/>
    <w:rsid w:val="00E23FD9"/>
    <w:rsid w:val="00E259C3"/>
    <w:rsid w:val="00E652B4"/>
    <w:rsid w:val="00EC0C69"/>
    <w:rsid w:val="00EE6D66"/>
    <w:rsid w:val="00F07684"/>
    <w:rsid w:val="00F9128F"/>
    <w:rsid w:val="00FB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2D1CA"/>
  <w15:docId w15:val="{DFA62018-F039-4977-9A78-1F328FDA0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9F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anavn">
    <w:name w:val="Websak anavn"/>
    <w:basedOn w:val="Normal"/>
    <w:pPr>
      <w:jc w:val="right"/>
    </w:pPr>
    <w:rPr>
      <w:rFonts w:ascii="Arial" w:hAnsi="Arial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styleId="Bobletekst">
    <w:name w:val="Balloon Text"/>
    <w:basedOn w:val="Normal"/>
    <w:link w:val="BobletekstTegn"/>
    <w:rsid w:val="00A85EA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A85EAE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96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j\OneDrive%20-%20B&#230;rum%20kommune\Anskaffelse%20-%20Hovedbankavtale\01.%20Tom%20mal%20med%20gr&#248;nn%20log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10.06.2026</fletteDato>
      <sakid>2020182137</sakid>
      <jpid>2021711490</jpid>
      <filUnique>13550961</filUnique>
      <filChecksumFørFlett>gyO8CgedpILrbeQ49s8iKw==</filChecksumFørFlett>
      <erHoveddokument>False</erHoveddokument>
      <tekstMal>01. Tom mal med grønn logo</tekstMal>
      <dcTitle>Vedlegg 4 - Transaksjonshistorikk</dcTitle>
    </websakInfo>
    <sdm_dummy/>
    <templateURI>docx</templateURI>
    <mergeMode>MergeOne</mergeMode>
  </properties>
  <body/>
  <footer>
    <Sse_Poststed>SANDVIKA</Sse_Poststed>
    <Sse_Tlf>67 50 40 52</Sse_Tlf>
    <Sse_Postnr>1304</Sse_Postnr>
    <Sse_Adr>Arnold Haukelands Plass 10</Sse_Adr>
    <Sse_Adr2/>
    <Soa_Adr3>Postboks 700</Soa_Adr3>
    <Sse_OffentligNr>986406204</Sse_OffentligNr>
    <Sse_Fax>67 50 42 01</Sse_Fax>
  </footer>
  <header>
    <Soa_Navn>Anskaffelser</Soa_Navn>
  </header>
</document>
</file>

<file path=customXml/itemProps1.xml><?xml version="1.0" encoding="utf-8"?>
<ds:datastoreItem xmlns:ds="http://schemas.openxmlformats.org/officeDocument/2006/customXml" ds:itemID="{BBA9A23F-31A3-46C9-BC9D-B451268F12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01. Tom mal med grønn logo</Template>
  <TotalTime>1</TotalTime>
  <Pages>3</Pages>
  <Words>836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5257</CharactersWithSpaces>
  <SharedDoc>false</SharedDoc>
  <HLinks>
    <vt:vector size="12" baseType="variant">
      <vt:variant>
        <vt:i4>6684754</vt:i4>
      </vt:variant>
      <vt:variant>
        <vt:i4>-1</vt:i4>
      </vt:variant>
      <vt:variant>
        <vt:i4>2054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2057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Transaksjonshistorikk</dc:title>
  <dc:subject/>
  <dc:creator>Christoffer Robin Johansen</dc:creator>
  <cp:keywords/>
  <cp:lastModifiedBy>Christoffer Robin Johansen</cp:lastModifiedBy>
  <cp:revision>2</cp:revision>
  <cp:lastPrinted>2005-11-16T07:17:00Z</cp:lastPrinted>
  <dcterms:created xsi:type="dcterms:W3CDTF">2026-06-12T09:31:00Z</dcterms:created>
  <dcterms:modified xsi:type="dcterms:W3CDTF">2026-06-12T09:31:00Z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b97486-8d0b-4194-944b-9b82e560a618_Enabled">
    <vt:lpwstr>true</vt:lpwstr>
  </property>
  <property fmtid="{D5CDD505-2E9C-101B-9397-08002B2CF9AE}" pid="3" name="MSIP_Label_6ab97486-8d0b-4194-944b-9b82e560a618_SetDate">
    <vt:lpwstr>2020-01-08T11:14:49Z</vt:lpwstr>
  </property>
  <property fmtid="{D5CDD505-2E9C-101B-9397-08002B2CF9AE}" pid="4" name="MSIP_Label_6ab97486-8d0b-4194-944b-9b82e560a618_Method">
    <vt:lpwstr>Privileged</vt:lpwstr>
  </property>
  <property fmtid="{D5CDD505-2E9C-101B-9397-08002B2CF9AE}" pid="5" name="MSIP_Label_6ab97486-8d0b-4194-944b-9b82e560a618_Name">
    <vt:lpwstr>Åpen</vt:lpwstr>
  </property>
  <property fmtid="{D5CDD505-2E9C-101B-9397-08002B2CF9AE}" pid="6" name="MSIP_Label_6ab97486-8d0b-4194-944b-9b82e560a618_SiteId">
    <vt:lpwstr>07ba06ff-14f4-464b-b7e8-bc3a7e21e203</vt:lpwstr>
  </property>
  <property fmtid="{D5CDD505-2E9C-101B-9397-08002B2CF9AE}" pid="7" name="MSIP_Label_6ab97486-8d0b-4194-944b-9b82e560a618_ActionId">
    <vt:lpwstr>70bef31e-3a8b-4366-b4f2-00008827a11b</vt:lpwstr>
  </property>
  <property fmtid="{D5CDD505-2E9C-101B-9397-08002B2CF9AE}" pid="8" name="MSIP_Label_6ab97486-8d0b-4194-944b-9b82e560a618_ContentBits">
    <vt:lpwstr>0</vt:lpwstr>
  </property>
</Properties>
</file>